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page" w:tblpX="993" w:tblpY="320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40"/>
      </w:tblGrid>
      <w:tr w:rsidR="00B0688D" w14:paraId="4053D22C" w14:textId="77777777" w:rsidTr="00B0688D">
        <w:trPr>
          <w:trHeight w:val="1771"/>
        </w:trPr>
        <w:tc>
          <w:tcPr>
            <w:tcW w:w="7240" w:type="dxa"/>
            <w:tcBorders>
              <w:top w:val="nil"/>
              <w:left w:val="nil"/>
              <w:bottom w:val="nil"/>
              <w:right w:val="nil"/>
            </w:tcBorders>
          </w:tcPr>
          <w:p w14:paraId="65FD452E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1620C525" wp14:editId="0237DE88">
                      <wp:extent cx="3696236" cy="1339403"/>
                      <wp:effectExtent l="0" t="0" r="0" b="0"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6236" cy="133940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ACB46E5" w14:textId="77777777" w:rsidR="00447040" w:rsidRPr="00830351" w:rsidRDefault="00447040" w:rsidP="00B07A56">
                                  <w:pPr>
                                    <w:pStyle w:val="Title"/>
                                    <w:jc w:val="center"/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lang w:bidi="fa-IR"/>
                                    </w:rPr>
                                  </w:pPr>
                                  <w:r w:rsidRPr="00830351"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>دفترچه محاسبات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1620C52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6" type="#_x0000_t202" style="width:291.05pt;height:105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mJGQIAAC0EAAAOAAAAZHJzL2Uyb0RvYy54bWysU02P2jAQvVfqf7B8LwmEpS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" filled="f" stroked="f" strokeweight=".5pt">
                      <v:textbox>
                        <w:txbxContent>
                          <w:p w14:paraId="1ACB46E5" w14:textId="77777777" w:rsidR="00447040" w:rsidRPr="00830351" w:rsidRDefault="00447040" w:rsidP="00B07A56">
                            <w:pPr>
                              <w:pStyle w:val="Title"/>
                              <w:jc w:val="center"/>
                              <w:rPr>
                                <w:rFonts w:ascii="A Nahar-Bold" w:hAnsi="A Nahar-Bold" w:cs="B Titr"/>
                                <w:b/>
                                <w:bCs/>
                                <w:lang w:bidi="fa-IR"/>
                              </w:rPr>
                            </w:pPr>
                            <w:r w:rsidRPr="00830351">
                              <w:rPr>
                                <w:rFonts w:ascii="A Nahar-Bold" w:hAnsi="A Nahar-Bold" w:cs="B Titr"/>
                                <w:b/>
                                <w:bCs/>
                                <w:rtl/>
                                <w:lang w:bidi="fa-IR"/>
                              </w:rPr>
                              <w:t>دفترچه محاسبات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28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72"/>
      </w:tblGrid>
      <w:tr w:rsidR="00B0688D" w14:paraId="66B115C1" w14:textId="77777777" w:rsidTr="00B0688D">
        <w:trPr>
          <w:trHeight w:val="2043"/>
        </w:trPr>
        <w:tc>
          <w:tcPr>
            <w:tcW w:w="4572" w:type="dxa"/>
          </w:tcPr>
          <w:p w14:paraId="6AB2C15E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460C2D3" wp14:editId="7F1EF410">
                      <wp:extent cx="2842054" cy="1080655"/>
                      <wp:effectExtent l="0" t="0" r="0" b="5715"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42054" cy="10806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EF7DAD0" w14:textId="77777777" w:rsidR="00447040" w:rsidRDefault="00447040" w:rsidP="00B07A56">
                                  <w:pPr>
                                    <w:jc w:val="center"/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</w:pPr>
                                  <w:r w:rsidRPr="00B07A56">
                                    <w:rPr>
                                      <w:rFonts w:asciiTheme="majorHAnsi" w:hAnsiTheme="majorHAnsi" w:cs="B Nazanin" w:hint="cs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>پروژه سازه های بتن آرمه</w:t>
                                  </w:r>
                                </w:p>
                                <w:p w14:paraId="15924E42" w14:textId="5EE5159A" w:rsidR="00447040" w:rsidRPr="00B07A56" w:rsidRDefault="00447040" w:rsidP="00294C82">
                                  <w:pPr>
                                    <w:jc w:val="center"/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460C2D3" id="Text Box 6" o:spid="_x0000_s1027" type="#_x0000_t202" style="width:223.8pt;height:85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" filled="f" stroked="f" strokeweight=".5pt">
                      <v:textbox>
                        <w:txbxContent>
                          <w:p w14:paraId="4EF7DAD0" w14:textId="77777777" w:rsidR="00447040" w:rsidRDefault="00447040" w:rsidP="00B07A56">
                            <w:pPr>
                              <w:jc w:val="center"/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</w:pPr>
                            <w:r w:rsidRPr="00B07A56">
                              <w:rPr>
                                <w:rFonts w:asciiTheme="majorHAnsi" w:hAnsiTheme="majorHAnsi" w:cs="B Nazanin" w:hint="cs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پروژه سازه های بتن آرمه</w:t>
                            </w:r>
                          </w:p>
                          <w:p w14:paraId="15924E42" w14:textId="5EE5159A" w:rsidR="00447040" w:rsidRPr="00B07A56" w:rsidRDefault="00447040" w:rsidP="00294C82">
                            <w:pPr>
                              <w:jc w:val="center"/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lang w:bidi="fa-IR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12413"/>
        <w:tblW w:w="1035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49"/>
        <w:gridCol w:w="4901"/>
      </w:tblGrid>
      <w:tr w:rsidR="00B0688D" w14:paraId="2FC36DE3" w14:textId="77777777" w:rsidTr="007057F4">
        <w:trPr>
          <w:trHeight w:val="1080"/>
        </w:trPr>
        <w:tc>
          <w:tcPr>
            <w:tcW w:w="5449" w:type="dxa"/>
            <w:vAlign w:val="center"/>
          </w:tcPr>
          <w:p w14:paraId="329C6874" w14:textId="77777777" w:rsidR="00B0688D" w:rsidRDefault="00B0688D" w:rsidP="00864A55">
            <w:pPr>
              <w:spacing w:line="360" w:lineRule="auto"/>
              <w:rPr>
                <w:rtl/>
              </w:rPr>
            </w:pPr>
          </w:p>
          <w:p w14:paraId="355FEDBA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3C2FCC44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10BC226D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1C815B49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2997AF07" w14:textId="77777777" w:rsidR="00BE218D" w:rsidRPr="00B07A56" w:rsidRDefault="00BE218D" w:rsidP="00864A55">
            <w:pPr>
              <w:spacing w:line="360" w:lineRule="auto"/>
            </w:pPr>
          </w:p>
        </w:tc>
        <w:tc>
          <w:tcPr>
            <w:tcW w:w="4901" w:type="dxa"/>
            <w:vAlign w:val="center"/>
          </w:tcPr>
          <w:p w14:paraId="3B22592A" w14:textId="77777777" w:rsidR="00B0688D" w:rsidRDefault="00B0688D" w:rsidP="00864A55">
            <w:pPr>
              <w:spacing w:line="360" w:lineRule="auto"/>
              <w:jc w:val="right"/>
            </w:pPr>
          </w:p>
        </w:tc>
      </w:tr>
    </w:tbl>
    <w:p w14:paraId="775B57D5" w14:textId="77777777" w:rsidR="008A3C95" w:rsidRDefault="008A3C95" w:rsidP="00864A55">
      <w:pPr>
        <w:spacing w:line="360" w:lineRule="auto"/>
      </w:pPr>
    </w:p>
    <w:p w14:paraId="06457354" w14:textId="6F025E98" w:rsidR="008A3C95" w:rsidRDefault="00B07A56" w:rsidP="00864A55">
      <w:pPr>
        <w:spacing w:line="360" w:lineRule="auto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8CDB87E" wp14:editId="48F3D585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2330450" cy="2731324"/>
            <wp:effectExtent l="0" t="0" r="0" b="0"/>
            <wp:wrapNone/>
            <wp:docPr id="4" name="Graphic 4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227" cy="2734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009F1F1F" wp14:editId="73799896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7044444" cy="2743200"/>
            <wp:effectExtent l="0" t="0" r="4445" b="0"/>
            <wp:wrapNone/>
            <wp:docPr id="3" name="Picture 3" descr="business center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-01-02.png"/>
                    <pic:cNvPicPr/>
                  </pic:nvPicPr>
                  <pic:blipFill>
                    <a:blip r:embed="rId10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477" cy="2744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60288" behindDoc="1" locked="0" layoutInCell="1" allowOverlap="1" wp14:anchorId="1ADFB8C4" wp14:editId="13C00967">
            <wp:simplePos x="0" y="0"/>
            <wp:positionH relativeFrom="column">
              <wp:posOffset>3376635</wp:posOffset>
            </wp:positionH>
            <wp:positionV relativeFrom="paragraph">
              <wp:posOffset>1452880</wp:posOffset>
            </wp:positionV>
            <wp:extent cx="2274015" cy="3122528"/>
            <wp:effectExtent l="0" t="0" r="0" b="1905"/>
            <wp:wrapNone/>
            <wp:docPr id="2" name="Graphic 2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015" cy="31225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57216" behindDoc="1" locked="0" layoutInCell="1" allowOverlap="1" wp14:anchorId="493571DC" wp14:editId="225DDCAA">
            <wp:simplePos x="0" y="0"/>
            <wp:positionH relativeFrom="column">
              <wp:posOffset>-718641</wp:posOffset>
            </wp:positionH>
            <wp:positionV relativeFrom="paragraph">
              <wp:posOffset>1620457</wp:posOffset>
            </wp:positionV>
            <wp:extent cx="5859887" cy="2490114"/>
            <wp:effectExtent l="0" t="0" r="7620" b="5715"/>
            <wp:wrapNone/>
            <wp:docPr id="1" name="Graphic 1" descr="colored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478" cy="2502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3C95">
        <w:br w:type="page"/>
      </w:r>
    </w:p>
    <w:sdt>
      <w:sdtPr>
        <w:rPr>
          <w:rFonts w:asciiTheme="minorHAnsi" w:eastAsiaTheme="minorEastAsia" w:hAnsiTheme="minorHAnsi" w:cstheme="minorBidi"/>
          <w:bCs w:val="0"/>
          <w:caps w:val="0"/>
          <w:sz w:val="24"/>
          <w:szCs w:val="20"/>
        </w:rPr>
        <w:id w:val="2097750693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sz w:val="22"/>
          <w:szCs w:val="22"/>
        </w:rPr>
      </w:sdtEndPr>
      <w:sdtContent>
        <w:p w14:paraId="31661530" w14:textId="77777777" w:rsidR="001670A7" w:rsidRPr="002B2F37" w:rsidRDefault="00B07A56" w:rsidP="00864A55">
          <w:pPr>
            <w:pStyle w:val="TOCHeading"/>
            <w:framePr w:wrap="around" w:y="1279"/>
            <w:spacing w:line="360" w:lineRule="auto"/>
            <w:rPr>
              <w:rFonts w:cs="B Nazanin"/>
              <w:b/>
              <w:sz w:val="96"/>
              <w:szCs w:val="44"/>
            </w:rPr>
          </w:pPr>
          <w:r w:rsidRPr="002B2F37">
            <w:rPr>
              <w:rFonts w:asciiTheme="minorHAnsi" w:eastAsiaTheme="minorEastAsia" w:hAnsiTheme="minorHAnsi" w:cs="B Nazanin" w:hint="cs"/>
              <w:b/>
              <w:caps w:val="0"/>
              <w:sz w:val="44"/>
              <w:szCs w:val="36"/>
              <w:rtl/>
            </w:rPr>
            <w:t>فهرست</w:t>
          </w:r>
        </w:p>
        <w:p w14:paraId="3447AAB4" w14:textId="77777777" w:rsidR="001670A7" w:rsidRPr="002B2F37" w:rsidRDefault="00000000" w:rsidP="00B64409">
          <w:pPr>
            <w:pStyle w:val="TOC3"/>
            <w:spacing w:line="360" w:lineRule="auto"/>
            <w:ind w:left="0"/>
            <w:rPr>
              <w:sz w:val="22"/>
              <w:szCs w:val="22"/>
            </w:rPr>
          </w:pPr>
        </w:p>
      </w:sdtContent>
    </w:sdt>
    <w:p w14:paraId="3C6C942E" w14:textId="77777777" w:rsidR="004F2231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پروژه</w:t>
      </w:r>
    </w:p>
    <w:p w14:paraId="2C7D8BEB" w14:textId="77777777" w:rsidR="00A00DDD" w:rsidRPr="002B2F37" w:rsidRDefault="00D750F5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</w:rPr>
      </w:pPr>
      <w:r w:rsidRPr="002B2F37">
        <w:rPr>
          <w:rFonts w:cs="B Nazanin" w:hint="cs"/>
          <w:b/>
          <w:noProof/>
          <w:sz w:val="32"/>
          <w:rtl/>
        </w:rPr>
        <w:t>معرفی آئین نامه</w:t>
      </w:r>
      <w:r w:rsidRPr="002B2F37">
        <w:rPr>
          <w:rFonts w:cs="B Nazanin"/>
          <w:b/>
          <w:noProof/>
          <w:sz w:val="32"/>
          <w:rtl/>
        </w:rPr>
        <w:softHyphen/>
      </w:r>
      <w:r w:rsidR="00A00DDD" w:rsidRPr="002B2F37">
        <w:rPr>
          <w:rFonts w:cs="B Nazanin" w:hint="cs"/>
          <w:b/>
          <w:noProof/>
          <w:sz w:val="32"/>
          <w:rtl/>
        </w:rPr>
        <w:t xml:space="preserve">ها </w:t>
      </w:r>
    </w:p>
    <w:p w14:paraId="676D7CBA" w14:textId="77777777" w:rsidR="00D750F5" w:rsidRPr="002B2F37" w:rsidRDefault="00D750F5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</w:rPr>
      </w:pPr>
      <w:r w:rsidRPr="002B2F37">
        <w:rPr>
          <w:rFonts w:cs="B Nazanin" w:hint="cs"/>
          <w:b/>
          <w:noProof/>
          <w:sz w:val="32"/>
          <w:rtl/>
        </w:rPr>
        <w:t xml:space="preserve"> نرم افزارهای مورد استفاده</w:t>
      </w:r>
    </w:p>
    <w:p w14:paraId="6E56DAE9" w14:textId="77777777" w:rsidR="00B64409" w:rsidRPr="002B2F37" w:rsidRDefault="00B64409" w:rsidP="00B64409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</w:rPr>
      </w:pPr>
      <w:r w:rsidRPr="002B2F37">
        <w:rPr>
          <w:rFonts w:cs="B Nazanin" w:hint="cs"/>
          <w:b/>
          <w:noProof/>
          <w:sz w:val="32"/>
          <w:rtl/>
        </w:rPr>
        <w:t>انتخاب سیستم کف و تعیین ضخامت کف</w:t>
      </w:r>
    </w:p>
    <w:p w14:paraId="151919B4" w14:textId="77777777" w:rsidR="006A1E63" w:rsidRPr="002B2F37" w:rsidRDefault="006A1E63" w:rsidP="00B76910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 xml:space="preserve">محاسبه </w:t>
      </w:r>
      <w:r w:rsidR="00B76910" w:rsidRPr="002B2F37">
        <w:rPr>
          <w:rFonts w:cs="B Nazanin" w:hint="cs"/>
          <w:b/>
          <w:noProof/>
          <w:sz w:val="32"/>
          <w:rtl/>
        </w:rPr>
        <w:t>ضریب زلزله</w:t>
      </w:r>
    </w:p>
    <w:p w14:paraId="7EFBC802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هندسه سازه</w:t>
      </w:r>
    </w:p>
    <w:p w14:paraId="1C34E8B8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مصالح مورد استفاده</w:t>
      </w:r>
    </w:p>
    <w:p w14:paraId="34D09537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مقاطع</w:t>
      </w:r>
    </w:p>
    <w:p w14:paraId="40F92590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الگوهای بارگذاری</w:t>
      </w:r>
    </w:p>
    <w:p w14:paraId="3122E333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ترکیبات بارگذاری</w:t>
      </w:r>
    </w:p>
    <w:p w14:paraId="2272E5DC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مدلسازی سازه</w:t>
      </w:r>
    </w:p>
    <w:p w14:paraId="2CE8E398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بارهای وارده بر سازه</w:t>
      </w:r>
    </w:p>
    <w:p w14:paraId="7D6FFA4F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وزن لرزه ای سازه</w:t>
      </w:r>
    </w:p>
    <w:p w14:paraId="4BE29C77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</w:rPr>
        <w:t xml:space="preserve">معرفی اثر </w:t>
      </w:r>
      <w:r w:rsidRPr="002B2F37">
        <w:rPr>
          <w:rFonts w:asciiTheme="majorBidi" w:hAnsiTheme="majorBidi" w:cstheme="majorBidi"/>
          <w:b/>
          <w:noProof/>
          <w:sz w:val="22"/>
          <w:szCs w:val="22"/>
        </w:rPr>
        <w:t>P-Delta</w:t>
      </w:r>
    </w:p>
    <w:p w14:paraId="4F994D22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اختصاص اصلاحات مدلسازی</w:t>
      </w:r>
    </w:p>
    <w:p w14:paraId="4730EB44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تحلیل سازه</w:t>
      </w:r>
    </w:p>
    <w:p w14:paraId="3ABE6858" w14:textId="77777777" w:rsidR="002B2F37" w:rsidRPr="002B2F37" w:rsidRDefault="002B2F37" w:rsidP="002B2F37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تحلیل دستی سازه</w:t>
      </w:r>
    </w:p>
    <w:p w14:paraId="35B5CD3D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طراحی سازه</w:t>
      </w:r>
    </w:p>
    <w:p w14:paraId="1A8F6BC3" w14:textId="77777777" w:rsidR="002B2F37" w:rsidRPr="002B2F37" w:rsidRDefault="002B2F37" w:rsidP="002B2F37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طراحی دستی اعضا</w:t>
      </w:r>
    </w:p>
    <w:p w14:paraId="0B25E013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کنترل های سازه</w:t>
      </w:r>
    </w:p>
    <w:p w14:paraId="4711F046" w14:textId="77777777" w:rsidR="00B07A56" w:rsidRPr="002B2F37" w:rsidRDefault="00B07A56" w:rsidP="00B64409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طراحی فونداسیون</w:t>
      </w:r>
    </w:p>
    <w:p w14:paraId="0617445A" w14:textId="33AB8BE5" w:rsidR="00BE218D" w:rsidRDefault="00BE218D" w:rsidP="0003363A">
      <w:pPr>
        <w:bidi/>
        <w:spacing w:after="200" w:line="360" w:lineRule="auto"/>
        <w:jc w:val="center"/>
        <w:rPr>
          <w:rFonts w:cs="B Nazanin"/>
          <w:b/>
          <w:noProof/>
          <w:sz w:val="36"/>
          <w:szCs w:val="28"/>
          <w:rtl/>
          <w:lang w:bidi="fa-IR"/>
        </w:rPr>
      </w:pPr>
    </w:p>
    <w:p w14:paraId="74C1CBB4" w14:textId="77777777" w:rsidR="00601305" w:rsidRPr="00BE218D" w:rsidRDefault="00601305" w:rsidP="00601305">
      <w:pPr>
        <w:bidi/>
        <w:spacing w:after="200" w:line="360" w:lineRule="auto"/>
        <w:jc w:val="center"/>
        <w:rPr>
          <w:rFonts w:cs="B Nazanin"/>
          <w:b/>
          <w:noProof/>
          <w:sz w:val="36"/>
          <w:szCs w:val="28"/>
          <w:rtl/>
          <w:lang w:bidi="fa-IR"/>
        </w:rPr>
      </w:pPr>
    </w:p>
    <w:p w14:paraId="45A5EC0A" w14:textId="77777777" w:rsidR="00B07A56" w:rsidRDefault="00B07A56" w:rsidP="00864A55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lang w:bidi="fa-IR"/>
        </w:rPr>
      </w:pPr>
      <w:r>
        <w:rPr>
          <w:rFonts w:cs="B Nazanin" w:hint="cs"/>
          <w:bCs/>
          <w:noProof/>
          <w:sz w:val="36"/>
          <w:szCs w:val="28"/>
          <w:rtl/>
          <w:lang w:bidi="fa-IR"/>
        </w:rPr>
        <w:lastRenderedPageBreak/>
        <w:t>معرفی پروژه</w:t>
      </w:r>
    </w:p>
    <w:tbl>
      <w:tblPr>
        <w:tblStyle w:val="GridTable4-Accent5"/>
        <w:bidiVisual/>
        <w:tblW w:w="4997" w:type="pct"/>
        <w:tblInd w:w="2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523E9DF1" w14:textId="77777777" w:rsidTr="003B7B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095D1015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مشخصات سازه</w:t>
            </w:r>
          </w:p>
        </w:tc>
      </w:tr>
      <w:tr w:rsidR="00D750F5" w:rsidRPr="00D750F5" w14:paraId="1F59F2EB" w14:textId="77777777" w:rsidTr="003B7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73DF5C0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شهر</w:t>
            </w:r>
          </w:p>
        </w:tc>
        <w:tc>
          <w:tcPr>
            <w:tcW w:w="2500" w:type="pct"/>
            <w:vAlign w:val="center"/>
          </w:tcPr>
          <w:p w14:paraId="2F09A05E" w14:textId="1BA92654" w:rsidR="00D750F5" w:rsidRPr="00D750F5" w:rsidRDefault="003B7BC7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ارومیه</w:t>
            </w:r>
          </w:p>
        </w:tc>
      </w:tr>
      <w:tr w:rsidR="00D750F5" w:rsidRPr="00D750F5" w14:paraId="594AA4DE" w14:textId="77777777" w:rsidTr="003B7BC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8C8E0C2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کاربری</w:t>
            </w:r>
          </w:p>
        </w:tc>
        <w:tc>
          <w:tcPr>
            <w:tcW w:w="2500" w:type="pct"/>
            <w:vAlign w:val="center"/>
          </w:tcPr>
          <w:p w14:paraId="2D6365F1" w14:textId="4C06E197" w:rsidR="00D750F5" w:rsidRPr="00D750F5" w:rsidRDefault="003B7BC7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مسکونی</w:t>
            </w:r>
          </w:p>
        </w:tc>
      </w:tr>
      <w:tr w:rsidR="00D750F5" w:rsidRPr="00D750F5" w14:paraId="4799EC06" w14:textId="77777777" w:rsidTr="003B7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FA3BC15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تعداد طبقات</w:t>
            </w:r>
          </w:p>
        </w:tc>
        <w:tc>
          <w:tcPr>
            <w:tcW w:w="2500" w:type="pct"/>
            <w:vAlign w:val="center"/>
          </w:tcPr>
          <w:p w14:paraId="67732687" w14:textId="5EA4E51A" w:rsidR="00D750F5" w:rsidRPr="00D750F5" w:rsidRDefault="003B7BC7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7</w:t>
            </w:r>
          </w:p>
        </w:tc>
      </w:tr>
      <w:tr w:rsidR="00D750F5" w:rsidRPr="00D750F5" w14:paraId="201372D4" w14:textId="77777777" w:rsidTr="003B7BC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70079FE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ثقلی</w:t>
            </w:r>
          </w:p>
        </w:tc>
        <w:tc>
          <w:tcPr>
            <w:tcW w:w="2500" w:type="pct"/>
            <w:vAlign w:val="center"/>
          </w:tcPr>
          <w:p w14:paraId="685500FA" w14:textId="77777777" w:rsidR="00D750F5" w:rsidRPr="00D750F5" w:rsidRDefault="00CD626A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دال بتنی</w:t>
            </w:r>
          </w:p>
        </w:tc>
      </w:tr>
      <w:tr w:rsidR="003B7BC7" w:rsidRPr="00D750F5" w14:paraId="54CBB35D" w14:textId="77777777" w:rsidTr="003B7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Merge w:val="restart"/>
            <w:vAlign w:val="center"/>
          </w:tcPr>
          <w:p w14:paraId="2528FA19" w14:textId="77777777" w:rsidR="003B7BC7" w:rsidRPr="00D750F5" w:rsidRDefault="003B7BC7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جانبی</w:t>
            </w:r>
          </w:p>
        </w:tc>
        <w:tc>
          <w:tcPr>
            <w:tcW w:w="2500" w:type="pct"/>
            <w:tcBorders>
              <w:bottom w:val="single" w:sz="4" w:space="0" w:color="auto"/>
            </w:tcBorders>
            <w:vAlign w:val="center"/>
          </w:tcPr>
          <w:p w14:paraId="300F44B5" w14:textId="6E7A741F" w:rsidR="003B7BC7" w:rsidRPr="00D750F5" w:rsidRDefault="003B7BC7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جهت </w:t>
            </w:r>
            <w:r w:rsidRPr="003B7BC7">
              <w:rPr>
                <w:rFonts w:cs="B Nazanin"/>
                <w:bCs/>
                <w:noProof/>
                <w:sz w:val="28"/>
                <w:szCs w:val="22"/>
                <w:lang w:bidi="fa-IR"/>
              </w:rPr>
              <w:t>X</w:t>
            </w: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: </w:t>
            </w:r>
            <w:r w:rsidRPr="00D750F5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قاب خمشی</w:t>
            </w: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 متوسط</w:t>
            </w:r>
          </w:p>
        </w:tc>
      </w:tr>
      <w:tr w:rsidR="003B7BC7" w:rsidRPr="00D750F5" w14:paraId="465A3477" w14:textId="77777777" w:rsidTr="003B7BC7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Merge/>
            <w:vAlign w:val="center"/>
          </w:tcPr>
          <w:p w14:paraId="7056D683" w14:textId="77777777" w:rsidR="003B7BC7" w:rsidRPr="00D750F5" w:rsidRDefault="003B7BC7" w:rsidP="003B7BC7">
            <w:pPr>
              <w:bidi/>
              <w:spacing w:after="200" w:line="360" w:lineRule="auto"/>
              <w:jc w:val="center"/>
              <w:rPr>
                <w:rFonts w:cs="B Nazanin"/>
                <w:noProof/>
                <w:sz w:val="36"/>
                <w:szCs w:val="28"/>
                <w:rtl/>
                <w:lang w:bidi="fa-IR"/>
              </w:rPr>
            </w:pPr>
          </w:p>
        </w:tc>
        <w:tc>
          <w:tcPr>
            <w:tcW w:w="2500" w:type="pct"/>
            <w:tcBorders>
              <w:top w:val="single" w:sz="4" w:space="0" w:color="auto"/>
            </w:tcBorders>
            <w:vAlign w:val="center"/>
          </w:tcPr>
          <w:p w14:paraId="4E70542D" w14:textId="2ADC839A" w:rsidR="003B7BC7" w:rsidRPr="00D750F5" w:rsidRDefault="003B7BC7" w:rsidP="003B7BC7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جهت </w:t>
            </w:r>
            <w:r w:rsidRPr="003B7BC7">
              <w:rPr>
                <w:rFonts w:cs="B Nazanin"/>
                <w:bCs/>
                <w:noProof/>
                <w:sz w:val="28"/>
                <w:szCs w:val="22"/>
                <w:lang w:bidi="fa-IR"/>
              </w:rPr>
              <w:t>Y</w:t>
            </w: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: </w:t>
            </w:r>
            <w:r w:rsidRPr="00D750F5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قاب خمشی</w:t>
            </w: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 متوسط + دیوار برشی ویژه</w:t>
            </w:r>
          </w:p>
        </w:tc>
      </w:tr>
      <w:tr w:rsidR="003B7BC7" w:rsidRPr="00D750F5" w14:paraId="343EB1E0" w14:textId="77777777" w:rsidTr="003B7B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AD5F748" w14:textId="77777777" w:rsidR="003B7BC7" w:rsidRPr="00D750F5" w:rsidRDefault="003B7BC7" w:rsidP="003B7BC7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نوع فونداسیون</w:t>
            </w:r>
          </w:p>
        </w:tc>
        <w:tc>
          <w:tcPr>
            <w:tcW w:w="2500" w:type="pct"/>
            <w:vAlign w:val="center"/>
          </w:tcPr>
          <w:p w14:paraId="4D7C4A64" w14:textId="07B6D9F4" w:rsidR="003B7BC7" w:rsidRPr="00D750F5" w:rsidRDefault="003B7BC7" w:rsidP="003B7BC7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گسترده</w:t>
            </w:r>
          </w:p>
        </w:tc>
      </w:tr>
    </w:tbl>
    <w:p w14:paraId="643AA628" w14:textId="77777777" w:rsidR="00B07A56" w:rsidRDefault="00B07A56" w:rsidP="00864A5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390526D2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15AF1B69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79BB4BCE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215814AD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4B1DE79F" w14:textId="501069A6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20B1EA9C" w14:textId="77777777" w:rsidR="005D3325" w:rsidRPr="00B07A56" w:rsidRDefault="005D3325" w:rsidP="005D33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554B9022" w14:textId="77777777" w:rsidR="00B07A56" w:rsidRDefault="00D750F5" w:rsidP="00864A55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آئین نامه های مورد استفاده</w:t>
      </w:r>
    </w:p>
    <w:tbl>
      <w:tblPr>
        <w:tblStyle w:val="GridTable4-Accent5"/>
        <w:bidiVisual/>
        <w:tblW w:w="4997" w:type="pct"/>
        <w:tblInd w:w="1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4DAA5224" w14:textId="77777777" w:rsidTr="008675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4EE54C3B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آئین نامه ها</w:t>
            </w:r>
          </w:p>
        </w:tc>
      </w:tr>
      <w:tr w:rsidR="00D750F5" w:rsidRPr="00D750F5" w14:paraId="35F1CB26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A1E1FB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سازه</w:t>
            </w:r>
          </w:p>
        </w:tc>
        <w:tc>
          <w:tcPr>
            <w:tcW w:w="2500" w:type="pct"/>
            <w:vAlign w:val="center"/>
          </w:tcPr>
          <w:p w14:paraId="10B2C9BB" w14:textId="77777777" w:rsidR="00D750F5" w:rsidRPr="006C5302" w:rsidRDefault="006C5302" w:rsidP="00B64409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rtl/>
                <w:lang w:bidi="fa-IR"/>
              </w:rPr>
            </w:pPr>
            <w:r w:rsidRPr="006C5302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ACI </w:t>
            </w:r>
            <w:r w:rsidR="00B67E13">
              <w:rPr>
                <w:rFonts w:asciiTheme="majorBidi" w:hAnsiTheme="majorBidi" w:cstheme="majorBidi"/>
                <w:bCs/>
                <w:noProof/>
                <w:lang w:bidi="fa-IR"/>
              </w:rPr>
              <w:t>318-</w:t>
            </w:r>
            <w:r w:rsidR="00B64409">
              <w:rPr>
                <w:rFonts w:asciiTheme="majorBidi" w:hAnsiTheme="majorBidi" w:cstheme="majorBidi"/>
                <w:bCs/>
                <w:noProof/>
                <w:lang w:bidi="fa-IR"/>
              </w:rPr>
              <w:t>14</w:t>
            </w:r>
          </w:p>
        </w:tc>
      </w:tr>
      <w:tr w:rsidR="00D750F5" w:rsidRPr="00D750F5" w14:paraId="4DE03E1F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80B3DD5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فونداسیون</w:t>
            </w:r>
          </w:p>
        </w:tc>
        <w:tc>
          <w:tcPr>
            <w:tcW w:w="2500" w:type="pct"/>
            <w:vAlign w:val="center"/>
          </w:tcPr>
          <w:p w14:paraId="024FE3BB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هفتم</w:t>
            </w:r>
          </w:p>
        </w:tc>
      </w:tr>
      <w:tr w:rsidR="00D750F5" w:rsidRPr="00D750F5" w14:paraId="32EB030E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EBC0627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و طر</w:t>
            </w:r>
            <w:r w:rsid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احی لرزه ای</w:t>
            </w:r>
          </w:p>
        </w:tc>
        <w:tc>
          <w:tcPr>
            <w:tcW w:w="2500" w:type="pct"/>
            <w:vAlign w:val="center"/>
          </w:tcPr>
          <w:p w14:paraId="7E44DD4E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استاندارد 2800 ویرایش چهارم</w:t>
            </w:r>
          </w:p>
        </w:tc>
      </w:tr>
      <w:tr w:rsidR="008675D8" w:rsidRPr="00D750F5" w14:paraId="0BDE88FB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CE10487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سقف دال بتنی</w:t>
            </w:r>
          </w:p>
        </w:tc>
        <w:tc>
          <w:tcPr>
            <w:tcW w:w="2500" w:type="pct"/>
            <w:vAlign w:val="center"/>
          </w:tcPr>
          <w:p w14:paraId="5F77A414" w14:textId="6516339A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مبحث 9 ویرایش </w:t>
            </w:r>
            <w:r w:rsidR="003B7BC7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1399</w:t>
            </w:r>
          </w:p>
        </w:tc>
      </w:tr>
      <w:tr w:rsidR="008675D8" w:rsidRPr="00D750F5" w14:paraId="52E800A1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339C65E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ضوابط اجرایی سازه</w:t>
            </w:r>
          </w:p>
        </w:tc>
        <w:tc>
          <w:tcPr>
            <w:tcW w:w="2500" w:type="pct"/>
            <w:vAlign w:val="center"/>
          </w:tcPr>
          <w:p w14:paraId="0A7C0567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9 ویرایش 1392</w:t>
            </w:r>
          </w:p>
        </w:tc>
      </w:tr>
      <w:tr w:rsidR="008675D8" w:rsidRPr="00D750F5" w14:paraId="1DAC298C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96D13E1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آسانسور</w:t>
            </w:r>
          </w:p>
        </w:tc>
        <w:tc>
          <w:tcPr>
            <w:tcW w:w="2500" w:type="pct"/>
            <w:vAlign w:val="center"/>
          </w:tcPr>
          <w:p w14:paraId="58A06E16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15 ویرایش 1392</w:t>
            </w:r>
          </w:p>
        </w:tc>
      </w:tr>
      <w:tr w:rsidR="008675D8" w:rsidRPr="00D750F5" w14:paraId="286483DE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0C29462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ثقلی</w:t>
            </w:r>
          </w:p>
        </w:tc>
        <w:tc>
          <w:tcPr>
            <w:tcW w:w="2500" w:type="pct"/>
            <w:vAlign w:val="center"/>
          </w:tcPr>
          <w:p w14:paraId="73C35A1A" w14:textId="42775530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مبحث 6 ویرایش </w:t>
            </w:r>
            <w:r w:rsidR="003B7BC7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1398</w:t>
            </w:r>
          </w:p>
        </w:tc>
      </w:tr>
    </w:tbl>
    <w:p w14:paraId="3323AF32" w14:textId="77777777" w:rsidR="003B6F97" w:rsidRDefault="003B6F97" w:rsidP="00864A5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7B04D8F1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04039635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18A61E16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37DCF9A0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33613B7A" w14:textId="64822C53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70EB5B32" w14:textId="77777777" w:rsidR="005D3325" w:rsidRDefault="005D3325" w:rsidP="005D33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343394AF" w14:textId="77777777" w:rsidR="000E5666" w:rsidRPr="000E5666" w:rsidRDefault="000E5666" w:rsidP="000E5666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نرم افزارهای مورد استفاده</w:t>
      </w:r>
    </w:p>
    <w:p w14:paraId="39DBBD7D" w14:textId="77777777" w:rsidR="000E5666" w:rsidRPr="003B6F97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</w:p>
    <w:tbl>
      <w:tblPr>
        <w:tblStyle w:val="GridTable4-Accent5"/>
        <w:bidiVisual/>
        <w:tblW w:w="4997" w:type="pct"/>
        <w:tblInd w:w="3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9F014D" w:rsidRPr="00D750F5" w14:paraId="5064D2EE" w14:textId="77777777" w:rsidTr="00E141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3E013BED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نرم افزارها</w:t>
            </w:r>
          </w:p>
        </w:tc>
      </w:tr>
      <w:tr w:rsidR="009F014D" w:rsidRPr="00D750F5" w14:paraId="59E9CC82" w14:textId="77777777" w:rsidTr="00E141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6FCDA83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سازه</w:t>
            </w:r>
          </w:p>
        </w:tc>
        <w:tc>
          <w:tcPr>
            <w:tcW w:w="2500" w:type="pct"/>
            <w:vAlign w:val="center"/>
          </w:tcPr>
          <w:p w14:paraId="6D57BC90" w14:textId="450E8B84" w:rsidR="009F014D" w:rsidRPr="003B7BC7" w:rsidRDefault="00B64409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rtl/>
                <w:lang w:val="en-GB"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ETABS 2016</w:t>
            </w:r>
            <w:r w:rsidR="003B7BC7">
              <w:rPr>
                <w:rFonts w:asciiTheme="majorBidi" w:hAnsiTheme="majorBidi" w:cstheme="majorBidi"/>
                <w:bCs/>
                <w:noProof/>
                <w:lang w:val="en-GB" w:bidi="fa-IR"/>
              </w:rPr>
              <w:t>.2.1</w:t>
            </w:r>
          </w:p>
        </w:tc>
      </w:tr>
      <w:tr w:rsidR="009F014D" w:rsidRPr="00D750F5" w14:paraId="1B5A1831" w14:textId="77777777" w:rsidTr="00E141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9577C27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فونداسیون</w:t>
            </w:r>
          </w:p>
        </w:tc>
        <w:tc>
          <w:tcPr>
            <w:tcW w:w="2500" w:type="pct"/>
            <w:vAlign w:val="center"/>
          </w:tcPr>
          <w:p w14:paraId="2C42D7B5" w14:textId="77777777" w:rsidR="009F014D" w:rsidRPr="007E1224" w:rsidRDefault="007E1224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>SAFE 2016</w:t>
            </w:r>
          </w:p>
        </w:tc>
      </w:tr>
      <w:tr w:rsidR="007E1224" w:rsidRPr="00D750F5" w14:paraId="769D6C4C" w14:textId="77777777" w:rsidTr="00E141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A5ED6AE" w14:textId="77777777" w:rsidR="007E1224" w:rsidRPr="00D750F5" w:rsidRDefault="007E1224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کنترل های سازه</w:t>
            </w:r>
          </w:p>
        </w:tc>
        <w:tc>
          <w:tcPr>
            <w:tcW w:w="2500" w:type="pct"/>
            <w:vAlign w:val="center"/>
          </w:tcPr>
          <w:p w14:paraId="535ECAF8" w14:textId="77777777" w:rsidR="007E1224" w:rsidRPr="007E1224" w:rsidRDefault="007E1224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Excel</w:t>
            </w: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 2016</w:t>
            </w:r>
          </w:p>
        </w:tc>
      </w:tr>
      <w:tr w:rsidR="007E1224" w:rsidRPr="00D750F5" w14:paraId="6F39725F" w14:textId="77777777" w:rsidTr="00E141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050A882" w14:textId="77777777" w:rsidR="007E1224" w:rsidRPr="00D750F5" w:rsidRDefault="007E1224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دفترچه محاسبات</w:t>
            </w:r>
          </w:p>
        </w:tc>
        <w:tc>
          <w:tcPr>
            <w:tcW w:w="2500" w:type="pct"/>
            <w:vAlign w:val="center"/>
          </w:tcPr>
          <w:p w14:paraId="015D3150" w14:textId="77777777" w:rsidR="007E1224" w:rsidRPr="007E1224" w:rsidRDefault="007E1224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Word</w:t>
            </w: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 2016</w:t>
            </w:r>
          </w:p>
        </w:tc>
      </w:tr>
    </w:tbl>
    <w:p w14:paraId="09E59C14" w14:textId="77777777" w:rsidR="001F0AF0" w:rsidRDefault="001F0AF0" w:rsidP="00864A55">
      <w:pPr>
        <w:spacing w:line="360" w:lineRule="auto"/>
        <w:rPr>
          <w:rtl/>
        </w:rPr>
      </w:pPr>
    </w:p>
    <w:p w14:paraId="48A16A21" w14:textId="77777777" w:rsidR="00B64409" w:rsidRDefault="00B64409" w:rsidP="007A3FF8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انتخاب سیستم کف و تعیین ضخامت آن</w:t>
      </w:r>
    </w:p>
    <w:p w14:paraId="73715D09" w14:textId="1227A816" w:rsidR="00C769D6" w:rsidRDefault="00830351" w:rsidP="00D93AAB">
      <w:pPr>
        <w:pStyle w:val="ListParagraph"/>
        <w:numPr>
          <w:ilvl w:val="0"/>
          <w:numId w:val="35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در این</w:t>
      </w:r>
      <w:r w:rsidR="00844AD1">
        <w:rPr>
          <w:rFonts w:cs="B Nazanin" w:hint="cs"/>
          <w:sz w:val="36"/>
          <w:szCs w:val="28"/>
          <w:rtl/>
          <w:lang w:bidi="fa-IR"/>
        </w:rPr>
        <w:t xml:space="preserve"> پروژه دال بتنی انتخاب شده است.</w:t>
      </w:r>
    </w:p>
    <w:p w14:paraId="5F0B156F" w14:textId="77777777" w:rsidR="00E97EA1" w:rsidRDefault="00E97EA1" w:rsidP="004E223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7422435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F73D9C6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A765693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8E4107C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05918AD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5145E17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96A8FDF" w14:textId="10166E59" w:rsidR="00844AD1" w:rsidRDefault="00844AD1" w:rsidP="00844AD1">
      <w:pPr>
        <w:bidi/>
        <w:spacing w:line="360" w:lineRule="auto"/>
        <w:jc w:val="both"/>
        <w:rPr>
          <w:rFonts w:cs="B Nazanin"/>
          <w:b/>
          <w:bCs/>
          <w:i/>
          <w:rtl/>
          <w:lang w:bidi="fa-IR"/>
        </w:rPr>
      </w:pPr>
    </w:p>
    <w:p w14:paraId="47941670" w14:textId="77777777" w:rsidR="005D3325" w:rsidRPr="004E2231" w:rsidRDefault="005D3325" w:rsidP="005D3325">
      <w:pPr>
        <w:bidi/>
        <w:spacing w:line="360" w:lineRule="auto"/>
        <w:jc w:val="both"/>
        <w:rPr>
          <w:rFonts w:cs="B Nazanin"/>
          <w:b/>
          <w:bCs/>
          <w:i/>
          <w:rtl/>
          <w:lang w:bidi="fa-IR"/>
        </w:rPr>
      </w:pPr>
    </w:p>
    <w:p w14:paraId="781E1515" w14:textId="77777777" w:rsidR="00C012A1" w:rsidRPr="00C012A1" w:rsidRDefault="00C012A1" w:rsidP="00B33250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C012A1">
        <w:rPr>
          <w:rFonts w:cs="B Nazanin" w:hint="cs"/>
          <w:bCs/>
          <w:noProof/>
          <w:sz w:val="36"/>
          <w:szCs w:val="28"/>
          <w:rtl/>
        </w:rPr>
        <w:lastRenderedPageBreak/>
        <w:t xml:space="preserve">محاسبه </w:t>
      </w:r>
      <w:r w:rsidR="00B33250">
        <w:rPr>
          <w:rFonts w:cs="B Nazanin" w:hint="cs"/>
          <w:bCs/>
          <w:noProof/>
          <w:sz w:val="36"/>
          <w:szCs w:val="28"/>
          <w:rtl/>
        </w:rPr>
        <w:t>ضریب زلزله</w:t>
      </w:r>
    </w:p>
    <w:p w14:paraId="351BB3E0" w14:textId="77777777" w:rsidR="004E2231" w:rsidRDefault="00512CA3" w:rsidP="004E2231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A6B27BB" wp14:editId="3BE01291">
            <wp:extent cx="6097270" cy="1868805"/>
            <wp:effectExtent l="76200" t="76200" r="132080" b="131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688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2D06BED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E351227" wp14:editId="750634F6">
            <wp:extent cx="6097270" cy="3212465"/>
            <wp:effectExtent l="76200" t="76200" r="132080" b="1403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12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0C90485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A2AB68F" wp14:editId="23AA42B9">
            <wp:extent cx="6097270" cy="3115310"/>
            <wp:effectExtent l="76200" t="76200" r="132080" b="1422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153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ABF163F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5CE8494" wp14:editId="6EC105A4">
            <wp:extent cx="6097270" cy="4335145"/>
            <wp:effectExtent l="76200" t="76200" r="132080" b="1416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3351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A662462" w14:textId="77777777" w:rsidR="005D3325" w:rsidRDefault="005D3325" w:rsidP="00512CA3">
      <w:p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rtl/>
          <w:lang w:bidi="fa-IR"/>
        </w:rPr>
      </w:pPr>
    </w:p>
    <w:p w14:paraId="5FC534A5" w14:textId="172D92D1" w:rsidR="00512CA3" w:rsidRPr="000A04A8" w:rsidRDefault="000A04A8" w:rsidP="005D3325">
      <w:p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rtl/>
          <w:lang w:bidi="fa-IR"/>
        </w:rPr>
      </w:pPr>
      <w:r w:rsidRPr="000A04A8">
        <w:rPr>
          <w:rFonts w:cs="B Nazanin" w:hint="cs"/>
          <w:b/>
          <w:bCs/>
          <w:i/>
          <w:sz w:val="36"/>
          <w:szCs w:val="28"/>
          <w:rtl/>
          <w:lang w:bidi="fa-IR"/>
        </w:rPr>
        <w:lastRenderedPageBreak/>
        <w:t>الف) محاسبه ضریب زلزله</w:t>
      </w:r>
    </w:p>
    <w:p w14:paraId="2B817BE7" w14:textId="62388FB8" w:rsidR="000A04A8" w:rsidRDefault="00B40230" w:rsidP="00B33250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09BAA6DE" wp14:editId="5E46EE80">
            <wp:extent cx="6097270" cy="186626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E8346" w14:textId="66F8C79C" w:rsidR="00B40230" w:rsidRDefault="00B40230" w:rsidP="00B40230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44164205" wp14:editId="68DC5013">
            <wp:extent cx="6097270" cy="119634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E9C49" w14:textId="3D02E197" w:rsidR="00B40230" w:rsidRDefault="00B40230" w:rsidP="00B40230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5A9906C8" wp14:editId="3B5167AB">
            <wp:extent cx="6097270" cy="2875915"/>
            <wp:effectExtent l="0" t="0" r="0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528DC" w14:textId="7737EB1A" w:rsidR="00B40230" w:rsidRDefault="00B40230" w:rsidP="00B40230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37433942" wp14:editId="5383F86B">
            <wp:extent cx="6097270" cy="1733550"/>
            <wp:effectExtent l="0" t="0" r="0" b="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FD7D6" w14:textId="1DEF608B" w:rsidR="005455C4" w:rsidRDefault="00B40230" w:rsidP="005455C4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34551D88" wp14:editId="68E114FF">
            <wp:extent cx="6097270" cy="1850390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7692D" w14:textId="6EA0ECB2" w:rsidR="00B40230" w:rsidRDefault="00B40230" w:rsidP="00B40230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56B7B8DD" wp14:editId="62D709D4">
            <wp:extent cx="6097270" cy="1184910"/>
            <wp:effectExtent l="0" t="0" r="0" b="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54AF9" w14:textId="3DC8BDFE" w:rsidR="00B40230" w:rsidRDefault="00B40230" w:rsidP="00B40230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0833AEA9" wp14:editId="7F676CE0">
            <wp:extent cx="6097270" cy="2858770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60DA9" w14:textId="7F6453C4" w:rsidR="00B33250" w:rsidRDefault="00B40230" w:rsidP="00B40230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B40230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15182E2C" wp14:editId="79A66457">
            <wp:extent cx="6097270" cy="2022475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D646" w14:textId="77777777" w:rsidR="003E4B87" w:rsidRPr="007A3FF8" w:rsidRDefault="00FB0C56" w:rsidP="00B64409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هندسه سازه</w:t>
      </w:r>
    </w:p>
    <w:p w14:paraId="703DD508" w14:textId="3C2BA9CB" w:rsidR="00A7347B" w:rsidRDefault="00EF3903" w:rsidP="00B40230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فاصله آکس ها</w:t>
      </w:r>
      <w:r w:rsidR="00671AED">
        <w:rPr>
          <w:rFonts w:cs="B Nazanin" w:hint="cs"/>
          <w:b/>
          <w:bCs/>
          <w:sz w:val="36"/>
          <w:szCs w:val="28"/>
          <w:rtl/>
        </w:rPr>
        <w:t xml:space="preserve"> </w:t>
      </w:r>
    </w:p>
    <w:p w14:paraId="37328122" w14:textId="28C5BEBF" w:rsidR="005D3325" w:rsidRDefault="00010C07" w:rsidP="00010C07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010C07">
        <w:rPr>
          <w:rFonts w:cs="B Nazanin"/>
          <w:b/>
          <w:bCs/>
          <w:noProof/>
          <w:sz w:val="36"/>
          <w:szCs w:val="28"/>
          <w:rtl/>
        </w:rPr>
        <w:drawing>
          <wp:inline distT="0" distB="0" distL="0" distR="0" wp14:anchorId="453373D6" wp14:editId="5C4FA2F6">
            <wp:extent cx="6097270" cy="1176020"/>
            <wp:effectExtent l="0" t="0" r="0" b="508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7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056B9" w14:textId="05C52C59" w:rsidR="00EA42CF" w:rsidRDefault="00EA42CF" w:rsidP="00987536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تراز طبقات</w:t>
      </w:r>
      <w:r w:rsidR="00987536">
        <w:rPr>
          <w:rFonts w:cs="B Nazanin" w:hint="cs"/>
          <w:b/>
          <w:bCs/>
          <w:sz w:val="36"/>
          <w:szCs w:val="28"/>
          <w:rtl/>
        </w:rPr>
        <w:t xml:space="preserve"> </w:t>
      </w:r>
    </w:p>
    <w:p w14:paraId="0EEBE4E8" w14:textId="34E47917" w:rsidR="00EA42CF" w:rsidRDefault="00010C07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</w:rPr>
      </w:pPr>
      <w:r w:rsidRPr="00010C07">
        <w:rPr>
          <w:rFonts w:cs="B Nazanin"/>
          <w:b/>
          <w:bCs/>
          <w:noProof/>
          <w:sz w:val="36"/>
          <w:szCs w:val="28"/>
          <w:rtl/>
        </w:rPr>
        <w:drawing>
          <wp:inline distT="0" distB="0" distL="0" distR="0" wp14:anchorId="60849C2C" wp14:editId="23BD6BFC">
            <wp:extent cx="6097270" cy="3810635"/>
            <wp:effectExtent l="0" t="0" r="0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1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63954" w14:textId="55D21A6A" w:rsidR="00010C07" w:rsidRDefault="00010C07" w:rsidP="00010C07">
      <w:pPr>
        <w:bidi/>
        <w:spacing w:line="360" w:lineRule="auto"/>
        <w:jc w:val="center"/>
        <w:rPr>
          <w:rFonts w:cs="B Nazanin"/>
          <w:b/>
          <w:bCs/>
          <w:sz w:val="36"/>
          <w:szCs w:val="28"/>
        </w:rPr>
      </w:pPr>
    </w:p>
    <w:p w14:paraId="784C389C" w14:textId="1F24AC4A" w:rsidR="00010C07" w:rsidRDefault="00010C07" w:rsidP="00010C07">
      <w:pPr>
        <w:bidi/>
        <w:spacing w:line="360" w:lineRule="auto"/>
        <w:jc w:val="center"/>
        <w:rPr>
          <w:rFonts w:cs="B Nazanin"/>
          <w:b/>
          <w:bCs/>
          <w:sz w:val="36"/>
          <w:szCs w:val="28"/>
        </w:rPr>
      </w:pPr>
    </w:p>
    <w:p w14:paraId="5CF250D9" w14:textId="571476FD" w:rsidR="00010C07" w:rsidRDefault="00010C07" w:rsidP="00010C07">
      <w:pPr>
        <w:bidi/>
        <w:spacing w:line="360" w:lineRule="auto"/>
        <w:jc w:val="center"/>
        <w:rPr>
          <w:rFonts w:cs="B Nazanin"/>
          <w:b/>
          <w:bCs/>
          <w:sz w:val="36"/>
          <w:szCs w:val="28"/>
        </w:rPr>
      </w:pPr>
    </w:p>
    <w:p w14:paraId="47259FCD" w14:textId="097057CA" w:rsidR="00010C07" w:rsidRDefault="00010C07" w:rsidP="00010C07">
      <w:pPr>
        <w:bidi/>
        <w:spacing w:line="360" w:lineRule="auto"/>
        <w:jc w:val="center"/>
        <w:rPr>
          <w:rFonts w:cs="B Nazanin"/>
          <w:b/>
          <w:bCs/>
          <w:sz w:val="36"/>
          <w:szCs w:val="28"/>
        </w:rPr>
      </w:pPr>
    </w:p>
    <w:p w14:paraId="35E48B78" w14:textId="77777777" w:rsidR="00010C07" w:rsidRDefault="00010C07" w:rsidP="00010C07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7624E21A" w14:textId="77777777" w:rsidR="005D3325" w:rsidRPr="00FB0C56" w:rsidRDefault="005D3325" w:rsidP="005D3325">
      <w:pPr>
        <w:bidi/>
        <w:spacing w:line="360" w:lineRule="auto"/>
        <w:rPr>
          <w:rFonts w:cs="B Nazanin"/>
          <w:b/>
          <w:bCs/>
          <w:sz w:val="36"/>
          <w:szCs w:val="28"/>
        </w:rPr>
      </w:pPr>
    </w:p>
    <w:p w14:paraId="6F349AD2" w14:textId="77777777" w:rsidR="00E14170" w:rsidRDefault="00E14170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</w:rPr>
        <w:lastRenderedPageBreak/>
        <w:t>معرفی مصالح مورد استفاده</w:t>
      </w:r>
    </w:p>
    <w:p w14:paraId="50245789" w14:textId="77777777" w:rsidR="00E14170" w:rsidRPr="00E14170" w:rsidRDefault="00E1417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</w:p>
    <w:tbl>
      <w:tblPr>
        <w:tblStyle w:val="GridTable4-Accent5"/>
        <w:bidiVisual/>
        <w:tblW w:w="4997" w:type="pct"/>
        <w:tblInd w:w="4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BB6218" w:rsidRPr="00D750F5" w14:paraId="137C4936" w14:textId="77777777" w:rsidTr="00BB62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1D3EF651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مصالح - بتن</w:t>
            </w:r>
          </w:p>
        </w:tc>
      </w:tr>
      <w:tr w:rsidR="00BB6218" w:rsidRPr="00D750F5" w14:paraId="2D1CA310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211508B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0D4BB99E" w14:textId="77777777" w:rsidR="00BB6218" w:rsidRPr="00BB6218" w:rsidRDefault="00BB6218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 xml:space="preserve">2500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BB6218" w:rsidRPr="00D750F5" w14:paraId="58EA4CA9" w14:textId="77777777" w:rsidTr="00BB62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3EA86D49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5E756681" w14:textId="758540EA" w:rsidR="00BB6218" w:rsidRPr="00BB6218" w:rsidRDefault="00000000" w:rsidP="0052481C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>=23500 Mpa</m:t>
                </m:r>
              </m:oMath>
            </m:oMathPara>
          </w:p>
        </w:tc>
      </w:tr>
      <w:tr w:rsidR="00BB6218" w:rsidRPr="00D750F5" w14:paraId="4907C64E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F8BDB84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237134EA" w14:textId="01723314" w:rsidR="00BB6218" w:rsidRPr="00BB6218" w:rsidRDefault="00BB6218" w:rsidP="00703F06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 xml:space="preserve">U=2 </m:t>
                </m:r>
              </m:oMath>
            </m:oMathPara>
          </w:p>
        </w:tc>
      </w:tr>
      <w:tr w:rsidR="00BB6218" w:rsidRPr="00D750F5" w14:paraId="0DCD16BA" w14:textId="77777777" w:rsidTr="00BB62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A4F7B3F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663802B7" w14:textId="77777777" w:rsidR="00BB6218" w:rsidRPr="00BB6218" w:rsidRDefault="00BB6218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BB6218" w:rsidRPr="00D750F5" w14:paraId="3925F9D4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FED94CC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مقاومت 28 روزه</w:t>
            </w:r>
          </w:p>
        </w:tc>
        <w:tc>
          <w:tcPr>
            <w:tcW w:w="2500" w:type="pct"/>
            <w:vAlign w:val="center"/>
          </w:tcPr>
          <w:p w14:paraId="28720491" w14:textId="77777777" w:rsidR="00BB6218" w:rsidRPr="00BB6218" w:rsidRDefault="0052481C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>25 Mpa</m:t>
                </m:r>
              </m:oMath>
            </m:oMathPara>
          </w:p>
        </w:tc>
      </w:tr>
    </w:tbl>
    <w:p w14:paraId="00EE1AFA" w14:textId="77777777" w:rsidR="007057F4" w:rsidRDefault="007057F4" w:rsidP="00864A55">
      <w:pPr>
        <w:bidi/>
        <w:spacing w:after="200" w:line="360" w:lineRule="auto"/>
        <w:rPr>
          <w:rFonts w:cs="B Nazanin"/>
          <w:rtl/>
          <w:lang w:bidi="fa-IR"/>
        </w:rPr>
      </w:pPr>
    </w:p>
    <w:p w14:paraId="498D9DF2" w14:textId="65F7E35B" w:rsidR="001A07DA" w:rsidRDefault="0046397C" w:rsidP="00864A55">
      <w:pPr>
        <w:bidi/>
        <w:spacing w:after="200" w:line="360" w:lineRule="auto"/>
        <w:jc w:val="center"/>
        <w:rPr>
          <w:rFonts w:cs="B Nazanin"/>
          <w:sz w:val="36"/>
          <w:szCs w:val="28"/>
          <w:lang w:bidi="fa-IR"/>
        </w:rPr>
      </w:pPr>
      <w:r w:rsidRPr="0046397C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06436026" wp14:editId="63467A35">
            <wp:extent cx="6097270" cy="1663700"/>
            <wp:effectExtent l="76200" t="76200" r="132080" b="12700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663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D9F94A" w14:textId="117899AD" w:rsidR="0046397C" w:rsidRDefault="0046397C" w:rsidP="0046397C">
      <w:pPr>
        <w:bidi/>
        <w:spacing w:after="200" w:line="360" w:lineRule="auto"/>
        <w:jc w:val="center"/>
        <w:rPr>
          <w:rFonts w:cs="B Nazanin"/>
          <w:sz w:val="36"/>
          <w:szCs w:val="28"/>
          <w:lang w:bidi="fa-IR"/>
        </w:rPr>
      </w:pPr>
      <w:r w:rsidRPr="0046397C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3170192E" wp14:editId="2B55B11E">
            <wp:extent cx="6097270" cy="3514090"/>
            <wp:effectExtent l="76200" t="76200" r="132080" b="12446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140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AC4A27" w14:textId="23E8EFF4" w:rsidR="0046397C" w:rsidRDefault="0046397C" w:rsidP="0046397C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46397C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3A4A3B62" wp14:editId="579CB97D">
            <wp:extent cx="6097270" cy="3373755"/>
            <wp:effectExtent l="76200" t="76200" r="132080" b="13144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737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3B4822" w14:textId="49601B35" w:rsidR="001A07DA" w:rsidRDefault="001A07DA" w:rsidP="005D332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ضوابط مبحث نهم در خصوص </w:t>
      </w:r>
      <w:r w:rsidR="00D615B2">
        <w:rPr>
          <w:rFonts w:cs="B Nazanin" w:hint="cs"/>
          <w:sz w:val="36"/>
          <w:szCs w:val="28"/>
          <w:rtl/>
          <w:lang w:bidi="fa-IR"/>
        </w:rPr>
        <w:t>مشخصات بتن</w:t>
      </w:r>
    </w:p>
    <w:p w14:paraId="2D4B2655" w14:textId="1BC73F15" w:rsidR="00BA5511" w:rsidRDefault="00BA5511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70A4699" w14:textId="0BE09FF2" w:rsidR="001D36EB" w:rsidRDefault="00521C91" w:rsidP="001D36EB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521C91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E66BD33" wp14:editId="5B797175">
            <wp:extent cx="3792400" cy="5022850"/>
            <wp:effectExtent l="0" t="0" r="0" b="635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99627" cy="5032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4B48C" w14:textId="4EF881DD" w:rsidR="00521C91" w:rsidRDefault="00521C91" w:rsidP="00521C91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521C91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2E9ADB58" wp14:editId="129E9107">
            <wp:extent cx="3797300" cy="2913240"/>
            <wp:effectExtent l="0" t="0" r="0" b="1905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99030" cy="2914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32C82" w14:textId="07008D22" w:rsidR="00BA5511" w:rsidRDefault="00BA5511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تعریف بتن در نرم افزار</w:t>
      </w:r>
    </w:p>
    <w:p w14:paraId="3B3312C4" w14:textId="77777777" w:rsidR="005D3325" w:rsidRDefault="005D3325" w:rsidP="005D332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tbl>
      <w:tblPr>
        <w:tblStyle w:val="GridTable4-Accent5"/>
        <w:bidiVisual/>
        <w:tblW w:w="4997" w:type="pct"/>
        <w:tblInd w:w="6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615B2" w:rsidRPr="00453320" w14:paraId="7DE301AE" w14:textId="77777777" w:rsidTr="00297DF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4C0F314C" w14:textId="46056022" w:rsidR="00D615B2" w:rsidRPr="00453320" w:rsidRDefault="00D615B2" w:rsidP="00710522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مصالح </w:t>
            </w:r>
            <w:r w:rsidRPr="00453320">
              <w:rPr>
                <w:rFonts w:hint="cs"/>
                <w:b w:val="0"/>
                <w:noProof/>
                <w:sz w:val="22"/>
                <w:szCs w:val="18"/>
                <w:rtl/>
                <w:lang w:bidi="fa-IR"/>
              </w:rPr>
              <w:t>–</w:t>
            </w: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 میلگرد </w:t>
            </w:r>
            <w:r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S</w:t>
            </w:r>
            <w:r w:rsidR="00E30E1A"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3</w:t>
            </w:r>
            <w:r w:rsidR="00521C91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4</w:t>
            </w:r>
            <w:r w:rsidR="00E30E1A"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0</w:t>
            </w:r>
          </w:p>
        </w:tc>
      </w:tr>
      <w:tr w:rsidR="00D615B2" w:rsidRPr="00453320" w14:paraId="2AB17FFF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8C45E96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706D4308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7850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sz w:val="22"/>
                            <w:szCs w:val="18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D615B2" w:rsidRPr="00453320" w14:paraId="476082EC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688174D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5DF2D19E" w14:textId="77777777" w:rsidR="00D615B2" w:rsidRPr="00453320" w:rsidRDefault="00000000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=2×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 Mpa</m:t>
                </m:r>
              </m:oMath>
            </m:oMathPara>
          </w:p>
        </w:tc>
      </w:tr>
      <w:tr w:rsidR="00D615B2" w:rsidRPr="00453320" w14:paraId="46939089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C8B807C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6ECCEC56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U=0.3</m:t>
                </m:r>
              </m:oMath>
            </m:oMathPara>
          </w:p>
        </w:tc>
      </w:tr>
      <w:tr w:rsidR="00D615B2" w:rsidRPr="00453320" w14:paraId="3E44107A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61CA3D3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33C59724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D615B2" w:rsidRPr="00453320" w14:paraId="02E2DBA5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438EE56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مقاومت </w:t>
            </w:r>
            <w:r w:rsidR="00E30E1A"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تسلیم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</m:t>
                  </m:r>
                </m:sub>
              </m:sSub>
            </m:oMath>
            <w:r w:rsidR="00E30E1A"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271C472A" w14:textId="1A5FC57E" w:rsidR="00D615B2" w:rsidRPr="00453320" w:rsidRDefault="00521C91" w:rsidP="00710522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340 Mpa</m:t>
                </m:r>
              </m:oMath>
            </m:oMathPara>
          </w:p>
        </w:tc>
      </w:tr>
      <w:tr w:rsidR="00E30E1A" w:rsidRPr="00453320" w14:paraId="3C6903BD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411040F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2BD5995B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500 Mpa</m:t>
                </m:r>
              </m:oMath>
            </m:oMathPara>
          </w:p>
        </w:tc>
      </w:tr>
      <w:tr w:rsidR="00E30E1A" w:rsidRPr="00453320" w14:paraId="33710EC5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3C12EAC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45283B20" w14:textId="460F3043" w:rsidR="00E30E1A" w:rsidRPr="00453320" w:rsidRDefault="00E30E1A" w:rsidP="00710522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1.25×340=425 Mpa</m:t>
                </m:r>
              </m:oMath>
            </m:oMathPara>
          </w:p>
        </w:tc>
      </w:tr>
      <w:tr w:rsidR="00E30E1A" w:rsidRPr="00453320" w14:paraId="26CCCA84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35074BC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109B099F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1.25×500=625 Mpa</m:t>
                </m:r>
              </m:oMath>
            </m:oMathPara>
          </w:p>
        </w:tc>
      </w:tr>
      <w:tr w:rsidR="008923B6" w:rsidRPr="00453320" w14:paraId="29996E49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1981F4CF" w14:textId="77777777" w:rsidR="008923B6" w:rsidRPr="00453320" w:rsidRDefault="008923B6" w:rsidP="00532DB3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مصالح </w:t>
            </w:r>
            <w:r w:rsidRPr="00453320">
              <w:rPr>
                <w:rFonts w:hint="cs"/>
                <w:b w:val="0"/>
                <w:noProof/>
                <w:sz w:val="22"/>
                <w:szCs w:val="18"/>
                <w:rtl/>
                <w:lang w:bidi="fa-IR"/>
              </w:rPr>
              <w:t>–</w:t>
            </w: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 میلگرد </w:t>
            </w:r>
            <w:r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S</w:t>
            </w:r>
            <w:r w:rsidR="00532DB3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40</w:t>
            </w:r>
            <w:r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0</w:t>
            </w:r>
          </w:p>
        </w:tc>
      </w:tr>
      <w:tr w:rsidR="008923B6" w:rsidRPr="00453320" w14:paraId="7C37D2A0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E28AC20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79603E02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7850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sz w:val="22"/>
                            <w:szCs w:val="18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8923B6" w:rsidRPr="00453320" w14:paraId="43505333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49846BB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60DE181F" w14:textId="77777777" w:rsidR="008923B6" w:rsidRPr="00453320" w:rsidRDefault="00000000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=2×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 Mpa</m:t>
                </m:r>
              </m:oMath>
            </m:oMathPara>
          </w:p>
        </w:tc>
      </w:tr>
      <w:tr w:rsidR="008923B6" w:rsidRPr="00453320" w14:paraId="49021B25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B94A19E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10091F4A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U=0.3</m:t>
                </m:r>
              </m:oMath>
            </m:oMathPara>
          </w:p>
        </w:tc>
      </w:tr>
      <w:tr w:rsidR="008923B6" w:rsidRPr="00453320" w14:paraId="0F5503C9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0D83C4C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328E11FE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8923B6" w:rsidRPr="00453320" w14:paraId="32E382DB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B7EE693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5E6063DA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400 Mpa</m:t>
                </m:r>
              </m:oMath>
            </m:oMathPara>
          </w:p>
        </w:tc>
      </w:tr>
      <w:tr w:rsidR="008923B6" w:rsidRPr="00453320" w14:paraId="6111323A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D1FCB2C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27C238FE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600 Mpa</m:t>
                </m:r>
              </m:oMath>
            </m:oMathPara>
          </w:p>
        </w:tc>
      </w:tr>
      <w:tr w:rsidR="008923B6" w:rsidRPr="00453320" w14:paraId="55DEC341" w14:textId="77777777" w:rsidTr="00297DF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BC0BF9F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5C842DD2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1.25×400=500 Mpa</m:t>
                </m:r>
              </m:oMath>
            </m:oMathPara>
          </w:p>
        </w:tc>
      </w:tr>
      <w:tr w:rsidR="008923B6" w:rsidRPr="00453320" w14:paraId="37683C89" w14:textId="77777777" w:rsidTr="00297DF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DF57904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2D307794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1.25×600=750 Mpa</m:t>
                </m:r>
              </m:oMath>
            </m:oMathPara>
          </w:p>
        </w:tc>
      </w:tr>
    </w:tbl>
    <w:p w14:paraId="34E73075" w14:textId="3EFB82B6" w:rsidR="001D01D5" w:rsidRDefault="00297DF0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297DF0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51D26558" wp14:editId="2F7AF280">
            <wp:extent cx="6097270" cy="4338955"/>
            <wp:effectExtent l="76200" t="76200" r="132080" b="13779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3389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3AC66E" w14:textId="77777777" w:rsidR="001D01D5" w:rsidRDefault="001D01D5" w:rsidP="00453320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مبحث نهم در خصوص مشخصات میلگردها</w:t>
      </w:r>
    </w:p>
    <w:p w14:paraId="7DDB4033" w14:textId="77777777" w:rsidR="00C31257" w:rsidRDefault="00C31257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1D54C25" wp14:editId="7ED71030">
            <wp:extent cx="4355873" cy="4838131"/>
            <wp:effectExtent l="76200" t="76200" r="140335" b="133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73996" cy="48582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3AE75A" w14:textId="77777777" w:rsidR="001D01D5" w:rsidRDefault="00C31257" w:rsidP="00864A55">
      <w:pPr>
        <w:bidi/>
        <w:spacing w:line="360" w:lineRule="auto"/>
        <w:jc w:val="center"/>
        <w:rPr>
          <w:rFonts w:cs="B Nazanin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ضوابط مبحث دهم در خصوص ضریب </w:t>
      </w:r>
      <m:oMath>
        <m:sSub>
          <m:sSubPr>
            <m:ctrlPr>
              <w:rPr>
                <w:rFonts w:ascii="Cambria Math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hAnsi="Cambria Math" w:cs="B Nazanin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lang w:bidi="fa-IR"/>
              </w:rPr>
              <m:t>y</m:t>
            </m:r>
          </m:sub>
        </m:sSub>
      </m:oMath>
    </w:p>
    <w:p w14:paraId="71CA473A" w14:textId="1AB5D3B2" w:rsidR="006A1ED9" w:rsidRDefault="006A1ED9" w:rsidP="00453320">
      <w:pPr>
        <w:bidi/>
        <w:spacing w:line="360" w:lineRule="auto"/>
        <w:jc w:val="center"/>
        <w:rPr>
          <w:rFonts w:cs="B Nazanin"/>
          <w:lang w:bidi="fa-IR"/>
        </w:rPr>
      </w:pPr>
    </w:p>
    <w:p w14:paraId="781B6C9C" w14:textId="70E7E291" w:rsidR="00273D52" w:rsidRDefault="00A477FD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A477FD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9372BA3" wp14:editId="4E48A019">
            <wp:extent cx="3982800" cy="4883150"/>
            <wp:effectExtent l="0" t="0" r="0" b="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987708" cy="4889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BD40F" w14:textId="17C138AB" w:rsidR="00A477FD" w:rsidRDefault="00A477FD" w:rsidP="00A477FD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A477FD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6AA7A3CD" wp14:editId="0914E20C">
            <wp:extent cx="3878426" cy="2946400"/>
            <wp:effectExtent l="0" t="0" r="8255" b="635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88414" cy="295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C1A80" w14:textId="4C1CD9AC" w:rsidR="00273D52" w:rsidRDefault="00273D52" w:rsidP="00A477FD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تعریف میلگرد </w:t>
      </w:r>
      <w:r w:rsidRPr="00273D52">
        <w:rPr>
          <w:rFonts w:asciiTheme="majorBidi" w:hAnsiTheme="majorBidi" w:cstheme="majorBidi"/>
          <w:lang w:bidi="fa-IR"/>
        </w:rPr>
        <w:t>S3</w:t>
      </w:r>
      <w:r w:rsidR="00297DF0">
        <w:rPr>
          <w:rFonts w:asciiTheme="majorBidi" w:hAnsiTheme="majorBidi" w:cstheme="majorBidi"/>
          <w:lang w:bidi="fa-IR"/>
        </w:rPr>
        <w:t>4</w:t>
      </w:r>
      <w:r w:rsidRPr="00273D52">
        <w:rPr>
          <w:rFonts w:asciiTheme="majorBidi" w:hAnsiTheme="majorBidi" w:cstheme="majorBidi"/>
          <w:lang w:bidi="fa-IR"/>
        </w:rPr>
        <w:t>0</w:t>
      </w:r>
      <w:r w:rsidRPr="00273D52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در نرم افزار</w:t>
      </w:r>
    </w:p>
    <w:p w14:paraId="08C1923F" w14:textId="31D81089" w:rsidR="000F664D" w:rsidRDefault="00142DD5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142DD5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71FA8F4B" wp14:editId="1231D491">
            <wp:extent cx="3935221" cy="4768850"/>
            <wp:effectExtent l="0" t="0" r="8255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40852" cy="4775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F1B5B" w14:textId="5FAC39F2" w:rsidR="00142DD5" w:rsidRDefault="00142DD5" w:rsidP="00142DD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142DD5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6D37D560" wp14:editId="496E908B">
            <wp:extent cx="3916612" cy="2981759"/>
            <wp:effectExtent l="0" t="0" r="8255" b="9525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24752" cy="298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8CAFD" w14:textId="31AC12DE" w:rsidR="005D3325" w:rsidRDefault="005941D3" w:rsidP="00142DD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تعریف میلگرد </w:t>
      </w:r>
      <w:r w:rsidRPr="00273D52">
        <w:rPr>
          <w:rFonts w:asciiTheme="majorBidi" w:hAnsiTheme="majorBidi" w:cstheme="majorBidi"/>
          <w:lang w:bidi="fa-IR"/>
        </w:rPr>
        <w:t>S</w:t>
      </w:r>
      <w:r>
        <w:rPr>
          <w:rFonts w:asciiTheme="majorBidi" w:hAnsiTheme="majorBidi" w:cstheme="majorBidi"/>
          <w:lang w:bidi="fa-IR"/>
        </w:rPr>
        <w:t>400</w:t>
      </w:r>
      <w:r w:rsidRPr="00273D52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در نرم افزار</w:t>
      </w:r>
    </w:p>
    <w:p w14:paraId="70BC890B" w14:textId="77777777" w:rsidR="005941D3" w:rsidRDefault="00896744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896744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مقاطع</w:t>
      </w:r>
    </w:p>
    <w:p w14:paraId="05E72FEB" w14:textId="5C796122" w:rsidR="00222159" w:rsidRDefault="00142DD5" w:rsidP="009D74F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1</w:t>
      </w:r>
      <w:r w:rsidR="00896744">
        <w:rPr>
          <w:rFonts w:cs="B Nazanin" w:hint="cs"/>
          <w:b/>
          <w:bCs/>
          <w:sz w:val="36"/>
          <w:szCs w:val="28"/>
          <w:rtl/>
          <w:lang w:bidi="fa-IR"/>
        </w:rPr>
        <w:t>-</w:t>
      </w:r>
      <w:r>
        <w:rPr>
          <w:rFonts w:cs="B Nazanin" w:hint="cs"/>
          <w:b/>
          <w:bCs/>
          <w:sz w:val="36"/>
          <w:szCs w:val="28"/>
          <w:rtl/>
          <w:lang w:bidi="fa-IR"/>
        </w:rPr>
        <w:t>8</w:t>
      </w:r>
      <w:r w:rsidR="00896744">
        <w:rPr>
          <w:rFonts w:cs="B Nazanin" w:hint="cs"/>
          <w:b/>
          <w:bCs/>
          <w:sz w:val="36"/>
          <w:szCs w:val="28"/>
          <w:rtl/>
          <w:lang w:bidi="fa-IR"/>
        </w:rPr>
        <w:t>) ستون ها</w:t>
      </w:r>
    </w:p>
    <w:p w14:paraId="11260950" w14:textId="427D03A5" w:rsidR="00896744" w:rsidRDefault="003C4358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3C4358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51019D84" wp14:editId="56324BAA">
            <wp:extent cx="6097270" cy="5116830"/>
            <wp:effectExtent l="0" t="0" r="0" b="762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1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00BB7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ابعاد ستون</w:t>
      </w:r>
    </w:p>
    <w:p w14:paraId="630E5A86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38B3A803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F41530E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81C235D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A859A7A" w14:textId="5C838581" w:rsidR="00222159" w:rsidRDefault="003C4358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3C4358">
        <w:rPr>
          <w:rFonts w:cs="B Nazanin"/>
          <w:b/>
          <w:bCs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3CA599A1" wp14:editId="5FB61279">
            <wp:extent cx="6097270" cy="5657215"/>
            <wp:effectExtent l="0" t="0" r="0" b="63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65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3FF2F" w14:textId="77777777" w:rsidR="007F692F" w:rsidRDefault="007F692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آرماتورها و کاور و نحوه آرایش آنها</w:t>
      </w:r>
    </w:p>
    <w:p w14:paraId="6CE15EC6" w14:textId="77777777" w:rsidR="007F692F" w:rsidRDefault="007F692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CFDD4AF" w14:textId="77777777" w:rsidR="007F692F" w:rsidRDefault="007F692F" w:rsidP="00334912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50D4EFB3" w14:textId="77777777" w:rsidR="00334912" w:rsidRDefault="00334912" w:rsidP="00334912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13FC93BA" w14:textId="2A203975" w:rsidR="006E177F" w:rsidRDefault="006E177F" w:rsidP="006E177F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31490669" w14:textId="5987B9DE" w:rsidR="005D3325" w:rsidRDefault="005D3325" w:rsidP="005D332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46F25DAD" w14:textId="77777777" w:rsidR="005D3325" w:rsidRDefault="005D3325" w:rsidP="005D332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5BBBF70C" w14:textId="6590899D" w:rsidR="007F692F" w:rsidRDefault="003C4358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2</w:t>
      </w:r>
      <w:r w:rsidR="007F692F">
        <w:rPr>
          <w:rFonts w:cs="B Nazanin" w:hint="cs"/>
          <w:b/>
          <w:bCs/>
          <w:sz w:val="36"/>
          <w:szCs w:val="28"/>
          <w:rtl/>
          <w:lang w:bidi="fa-IR"/>
        </w:rPr>
        <w:t>-</w:t>
      </w:r>
      <w:r>
        <w:rPr>
          <w:rFonts w:cs="B Nazanin" w:hint="cs"/>
          <w:b/>
          <w:bCs/>
          <w:sz w:val="36"/>
          <w:szCs w:val="28"/>
          <w:rtl/>
          <w:lang w:bidi="fa-IR"/>
        </w:rPr>
        <w:t>8</w:t>
      </w:r>
      <w:r w:rsidR="007F692F">
        <w:rPr>
          <w:rFonts w:cs="B Nazanin" w:hint="cs"/>
          <w:b/>
          <w:bCs/>
          <w:sz w:val="36"/>
          <w:szCs w:val="28"/>
          <w:rtl/>
          <w:lang w:bidi="fa-IR"/>
        </w:rPr>
        <w:t>) تیرها</w:t>
      </w:r>
    </w:p>
    <w:p w14:paraId="55017534" w14:textId="6002A4FB" w:rsidR="007F692F" w:rsidRDefault="003E4427" w:rsidP="00B46159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3E4427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60801B0E" wp14:editId="6B80C18F">
            <wp:extent cx="6097270" cy="5131435"/>
            <wp:effectExtent l="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3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30AC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ابعاد تیرها</w:t>
      </w:r>
    </w:p>
    <w:p w14:paraId="2029F5BA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4C49FBD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630CDDC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9562D3E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A125F78" w14:textId="77777777" w:rsidR="002D269A" w:rsidRDefault="002D269A" w:rsidP="00A277D2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4DE53E0F" w14:textId="6095E403" w:rsidR="002D269A" w:rsidRDefault="003E4427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3E4427">
        <w:rPr>
          <w:rFonts w:cs="B Nazanin"/>
          <w:b/>
          <w:bCs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71591EE7" wp14:editId="2667BCEF">
            <wp:extent cx="6097270" cy="3122930"/>
            <wp:effectExtent l="0" t="0" r="0" b="127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2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05583" w14:textId="1284995E" w:rsidR="005419B9" w:rsidRDefault="002D269A" w:rsidP="00BA2E51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نوع آرماتورها و کاور تیرها</w:t>
      </w:r>
    </w:p>
    <w:p w14:paraId="174D6679" w14:textId="044A7FA5" w:rsidR="002A55B7" w:rsidRDefault="00BA2E51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BA2E51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390F8C5F" wp14:editId="023A52BC">
            <wp:extent cx="5322570" cy="3918480"/>
            <wp:effectExtent l="76200" t="76200" r="125730" b="13970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24158" cy="39196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266A426" w14:textId="03FC5EEE" w:rsidR="005D3325" w:rsidRDefault="002A55B7" w:rsidP="00BA2E51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مقدار حداقل پوشش بتنی روی میلگردها طبق مبحث نهم</w:t>
      </w:r>
    </w:p>
    <w:p w14:paraId="6626544D" w14:textId="77777777" w:rsidR="00BA6C42" w:rsidRDefault="009113A4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الگوهای بارگذاری</w:t>
      </w:r>
    </w:p>
    <w:p w14:paraId="677D03AF" w14:textId="77777777" w:rsidR="004A550F" w:rsidRPr="00190780" w:rsidRDefault="004A550F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tbl>
      <w:tblPr>
        <w:tblStyle w:val="GridTable4-Accent5"/>
        <w:tblW w:w="5000" w:type="pct"/>
        <w:tblLook w:val="04A0" w:firstRow="1" w:lastRow="0" w:firstColumn="1" w:lastColumn="0" w:noHBand="0" w:noVBand="1"/>
      </w:tblPr>
      <w:tblGrid>
        <w:gridCol w:w="1000"/>
        <w:gridCol w:w="1491"/>
        <w:gridCol w:w="2174"/>
        <w:gridCol w:w="1650"/>
        <w:gridCol w:w="3277"/>
      </w:tblGrid>
      <w:tr w:rsidR="004A550F" w:rsidRPr="004A550F" w14:paraId="108CFE84" w14:textId="77777777" w:rsidTr="004A55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5"/>
            <w:noWrap/>
            <w:vAlign w:val="center"/>
            <w:hideMark/>
          </w:tcPr>
          <w:p w14:paraId="42033820" w14:textId="77777777" w:rsidR="004A550F" w:rsidRPr="004A550F" w:rsidRDefault="004A550F" w:rsidP="00864A55">
            <w:pPr>
              <w:bidi/>
              <w:spacing w:line="360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الگوهای بارگذاری</w:t>
            </w:r>
          </w:p>
        </w:tc>
      </w:tr>
      <w:tr w:rsidR="004A550F" w:rsidRPr="004A550F" w14:paraId="1580DAE7" w14:textId="77777777" w:rsidTr="00BA2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0C0CCE18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Name</w:t>
            </w:r>
          </w:p>
        </w:tc>
        <w:tc>
          <w:tcPr>
            <w:tcW w:w="777" w:type="pct"/>
            <w:noWrap/>
            <w:vAlign w:val="center"/>
            <w:hideMark/>
          </w:tcPr>
          <w:p w14:paraId="624B34C6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Type</w:t>
            </w:r>
          </w:p>
        </w:tc>
        <w:tc>
          <w:tcPr>
            <w:tcW w:w="1133" w:type="pct"/>
            <w:noWrap/>
            <w:vAlign w:val="center"/>
            <w:hideMark/>
          </w:tcPr>
          <w:p w14:paraId="7A3489C3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color w:val="000000"/>
                <w:sz w:val="22"/>
              </w:rPr>
              <w:t>Self Weight</w:t>
            </w:r>
            <w:proofErr w:type="spellEnd"/>
            <w:r w:rsidRPr="004A550F">
              <w:rPr>
                <w:rFonts w:ascii="Calibri" w:hAnsi="Calibri" w:cs="Calibri"/>
                <w:color w:val="000000"/>
                <w:sz w:val="22"/>
              </w:rPr>
              <w:t xml:space="preserve"> Multiplier</w:t>
            </w:r>
          </w:p>
        </w:tc>
        <w:tc>
          <w:tcPr>
            <w:tcW w:w="860" w:type="pct"/>
            <w:noWrap/>
            <w:vAlign w:val="center"/>
            <w:hideMark/>
          </w:tcPr>
          <w:p w14:paraId="4C95E504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Auto Load</w:t>
            </w:r>
          </w:p>
        </w:tc>
        <w:tc>
          <w:tcPr>
            <w:tcW w:w="1708" w:type="pct"/>
            <w:vAlign w:val="center"/>
          </w:tcPr>
          <w:p w14:paraId="2D7FA8F0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4A550F" w:rsidRPr="004A550F" w14:paraId="4F67ADDD" w14:textId="77777777" w:rsidTr="00BA2E51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0B5A8FFC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</w:p>
        </w:tc>
        <w:tc>
          <w:tcPr>
            <w:tcW w:w="777" w:type="pct"/>
            <w:noWrap/>
            <w:vAlign w:val="center"/>
            <w:hideMark/>
          </w:tcPr>
          <w:p w14:paraId="2C5275A3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133" w:type="pct"/>
            <w:noWrap/>
            <w:vAlign w:val="center"/>
            <w:hideMark/>
          </w:tcPr>
          <w:p w14:paraId="7277C5CE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860" w:type="pct"/>
            <w:noWrap/>
            <w:vAlign w:val="center"/>
            <w:hideMark/>
          </w:tcPr>
          <w:p w14:paraId="77EC56A2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40C48D25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4A550F" w:rsidRPr="004A550F" w14:paraId="39D01D68" w14:textId="77777777" w:rsidTr="00BA2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5785E6ED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Dead</w:t>
            </w:r>
          </w:p>
        </w:tc>
        <w:tc>
          <w:tcPr>
            <w:tcW w:w="777" w:type="pct"/>
            <w:noWrap/>
            <w:vAlign w:val="center"/>
            <w:hideMark/>
          </w:tcPr>
          <w:p w14:paraId="46F904AA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Dead</w:t>
            </w:r>
          </w:p>
        </w:tc>
        <w:tc>
          <w:tcPr>
            <w:tcW w:w="1133" w:type="pct"/>
            <w:noWrap/>
            <w:vAlign w:val="center"/>
            <w:hideMark/>
          </w:tcPr>
          <w:p w14:paraId="5A34BD2E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1</w:t>
            </w:r>
          </w:p>
        </w:tc>
        <w:tc>
          <w:tcPr>
            <w:tcW w:w="860" w:type="pct"/>
            <w:noWrap/>
            <w:vAlign w:val="center"/>
            <w:hideMark/>
          </w:tcPr>
          <w:p w14:paraId="344A7C3B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288CBA34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rtl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بار مرده</w:t>
            </w:r>
          </w:p>
        </w:tc>
      </w:tr>
      <w:tr w:rsidR="004A550F" w:rsidRPr="004A550F" w14:paraId="20442213" w14:textId="77777777" w:rsidTr="00BA2E51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0004E152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Live</w:t>
            </w:r>
          </w:p>
        </w:tc>
        <w:tc>
          <w:tcPr>
            <w:tcW w:w="777" w:type="pct"/>
            <w:noWrap/>
            <w:vAlign w:val="center"/>
            <w:hideMark/>
          </w:tcPr>
          <w:p w14:paraId="5644C5A7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Live</w:t>
            </w:r>
          </w:p>
        </w:tc>
        <w:tc>
          <w:tcPr>
            <w:tcW w:w="1133" w:type="pct"/>
            <w:noWrap/>
            <w:vAlign w:val="center"/>
            <w:hideMark/>
          </w:tcPr>
          <w:p w14:paraId="275F80B8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15D9ED83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647965D2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زنده</w:t>
            </w:r>
          </w:p>
        </w:tc>
      </w:tr>
      <w:tr w:rsidR="004A550F" w:rsidRPr="004A550F" w14:paraId="1839C6AB" w14:textId="77777777" w:rsidTr="00BA2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70DC053F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Lroof</w:t>
            </w:r>
            <w:proofErr w:type="spellEnd"/>
          </w:p>
        </w:tc>
        <w:tc>
          <w:tcPr>
            <w:tcW w:w="777" w:type="pct"/>
            <w:noWrap/>
            <w:vAlign w:val="center"/>
            <w:hideMark/>
          </w:tcPr>
          <w:p w14:paraId="43C233A1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Roof Live</w:t>
            </w:r>
          </w:p>
        </w:tc>
        <w:tc>
          <w:tcPr>
            <w:tcW w:w="1133" w:type="pct"/>
            <w:noWrap/>
            <w:vAlign w:val="center"/>
            <w:hideMark/>
          </w:tcPr>
          <w:p w14:paraId="0C437724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133E56C7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5993DAB2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زنده بام</w:t>
            </w:r>
          </w:p>
        </w:tc>
      </w:tr>
      <w:tr w:rsidR="004A550F" w:rsidRPr="004A550F" w14:paraId="7B541A41" w14:textId="77777777" w:rsidTr="00BA2E51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7B874617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Snow</w:t>
            </w:r>
          </w:p>
        </w:tc>
        <w:tc>
          <w:tcPr>
            <w:tcW w:w="777" w:type="pct"/>
            <w:noWrap/>
            <w:vAlign w:val="center"/>
            <w:hideMark/>
          </w:tcPr>
          <w:p w14:paraId="0F98D47F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Snow</w:t>
            </w:r>
          </w:p>
        </w:tc>
        <w:tc>
          <w:tcPr>
            <w:tcW w:w="1133" w:type="pct"/>
            <w:noWrap/>
            <w:vAlign w:val="center"/>
            <w:hideMark/>
          </w:tcPr>
          <w:p w14:paraId="751CD497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6E14977E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2704B9AE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برف</w:t>
            </w:r>
          </w:p>
        </w:tc>
      </w:tr>
      <w:tr w:rsidR="004A550F" w:rsidRPr="004A550F" w14:paraId="2C498A31" w14:textId="77777777" w:rsidTr="00BA2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64802BD8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Mass</w:t>
            </w:r>
          </w:p>
        </w:tc>
        <w:tc>
          <w:tcPr>
            <w:tcW w:w="777" w:type="pct"/>
            <w:noWrap/>
            <w:vAlign w:val="center"/>
            <w:hideMark/>
          </w:tcPr>
          <w:p w14:paraId="241EDD9B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Other</w:t>
            </w:r>
          </w:p>
        </w:tc>
        <w:tc>
          <w:tcPr>
            <w:tcW w:w="1133" w:type="pct"/>
            <w:noWrap/>
            <w:vAlign w:val="center"/>
            <w:hideMark/>
          </w:tcPr>
          <w:p w14:paraId="4F283882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550CABB7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6224792C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اصلاح جرم موثر لرزه ای</w:t>
            </w:r>
          </w:p>
        </w:tc>
      </w:tr>
      <w:tr w:rsidR="004A550F" w:rsidRPr="004A550F" w14:paraId="684D971A" w14:textId="77777777" w:rsidTr="00BA2E51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3C178D6B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</w:t>
            </w:r>
          </w:p>
        </w:tc>
        <w:tc>
          <w:tcPr>
            <w:tcW w:w="777" w:type="pct"/>
            <w:noWrap/>
            <w:vAlign w:val="center"/>
            <w:hideMark/>
          </w:tcPr>
          <w:p w14:paraId="6E9927B2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0494D21A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5C4CDB6D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0B8AD658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بدون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 w:rsidRPr="004A550F"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4D9ED710" w14:textId="77777777" w:rsidTr="00BA2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03AAB5F0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EXAll</w:t>
            </w:r>
            <w:proofErr w:type="spellEnd"/>
          </w:p>
        </w:tc>
        <w:tc>
          <w:tcPr>
            <w:tcW w:w="777" w:type="pct"/>
            <w:noWrap/>
            <w:vAlign w:val="center"/>
            <w:hideMark/>
          </w:tcPr>
          <w:p w14:paraId="47126478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27A536D9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0835E1DA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16261275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</w:t>
            </w: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با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 w:rsidRPr="004A550F"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3F1270F9" w14:textId="77777777" w:rsidTr="00BA2E51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61AD625E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</w:t>
            </w:r>
          </w:p>
        </w:tc>
        <w:tc>
          <w:tcPr>
            <w:tcW w:w="777" w:type="pct"/>
            <w:noWrap/>
            <w:vAlign w:val="center"/>
            <w:hideMark/>
          </w:tcPr>
          <w:p w14:paraId="53A39D05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46CB9FBC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0CBBBDC0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196B290C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بدون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  <w:tr w:rsidR="004A550F" w:rsidRPr="004A550F" w14:paraId="14DC5A2B" w14:textId="77777777" w:rsidTr="00BA2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4184E277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EYAll</w:t>
            </w:r>
            <w:proofErr w:type="spellEnd"/>
          </w:p>
        </w:tc>
        <w:tc>
          <w:tcPr>
            <w:tcW w:w="777" w:type="pct"/>
            <w:noWrap/>
            <w:vAlign w:val="center"/>
            <w:hideMark/>
          </w:tcPr>
          <w:p w14:paraId="21F0B930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2AFD24A1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4C730530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739ACDF6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</w:t>
            </w:r>
            <w:r>
              <w:rPr>
                <w:rFonts w:ascii="Calibri" w:hAnsi="Calibri" w:cs="Calibri" w:hint="cs"/>
                <w:color w:val="000000"/>
                <w:sz w:val="22"/>
                <w:rtl/>
              </w:rPr>
              <w:t>با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  <w:tr w:rsidR="004A550F" w:rsidRPr="004A550F" w14:paraId="6B8BA302" w14:textId="77777777" w:rsidTr="00BA2E51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647BEA94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EXDrift</w:t>
            </w:r>
            <w:proofErr w:type="spellEnd"/>
          </w:p>
        </w:tc>
        <w:tc>
          <w:tcPr>
            <w:tcW w:w="777" w:type="pct"/>
            <w:noWrap/>
            <w:vAlign w:val="center"/>
            <w:hideMark/>
          </w:tcPr>
          <w:p w14:paraId="00E30A22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 (Drift)</w:t>
            </w:r>
          </w:p>
        </w:tc>
        <w:tc>
          <w:tcPr>
            <w:tcW w:w="1133" w:type="pct"/>
            <w:noWrap/>
            <w:vAlign w:val="center"/>
            <w:hideMark/>
          </w:tcPr>
          <w:p w14:paraId="21087014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5BC06BCF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7FF4C08B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 xml:space="preserve">بار زلزله کنترل دریفت جهت 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662DB868" w14:textId="77777777" w:rsidTr="00BA2E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66F97025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proofErr w:type="spellStart"/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EYDrift</w:t>
            </w:r>
            <w:proofErr w:type="spellEnd"/>
          </w:p>
        </w:tc>
        <w:tc>
          <w:tcPr>
            <w:tcW w:w="777" w:type="pct"/>
            <w:noWrap/>
            <w:vAlign w:val="center"/>
            <w:hideMark/>
          </w:tcPr>
          <w:p w14:paraId="0A50355A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 (Drift)</w:t>
            </w:r>
          </w:p>
        </w:tc>
        <w:tc>
          <w:tcPr>
            <w:tcW w:w="1133" w:type="pct"/>
            <w:noWrap/>
            <w:vAlign w:val="center"/>
            <w:hideMark/>
          </w:tcPr>
          <w:p w14:paraId="421B857A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34DC739C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084BFCCB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 xml:space="preserve">بار زلزله کنترل دریفت جهت 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</w:tbl>
    <w:p w14:paraId="0308649F" w14:textId="77777777" w:rsidR="009113A4" w:rsidRDefault="009113A4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408DE62" w14:textId="77777777" w:rsidR="0065154A" w:rsidRDefault="0065154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3483F68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5B52F41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2E2AC7A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CFF9251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39D3100" w14:textId="76B4209D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7542CEE" w14:textId="03D28849" w:rsidR="005D3325" w:rsidRDefault="005D3325" w:rsidP="005D332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EC3185C" w14:textId="77777777" w:rsidR="00BA2E51" w:rsidRDefault="00BA2E51" w:rsidP="00BA2E5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06DA557" w14:textId="77777777" w:rsidR="00190780" w:rsidRDefault="00190780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ترکیبات بارگذاری</w:t>
      </w:r>
    </w:p>
    <w:p w14:paraId="696CDA5D" w14:textId="77777777" w:rsidR="00190780" w:rsidRDefault="009110E7" w:rsidP="00FA01BB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ترکیبات بارگذاری سازه های بتن آرمه طبق ترکیبات بار آئین</w:t>
      </w:r>
      <w:r w:rsidR="006542E2">
        <w:rPr>
          <w:rFonts w:cs="B Nazanin" w:hint="cs"/>
          <w:sz w:val="36"/>
          <w:szCs w:val="28"/>
          <w:rtl/>
          <w:lang w:bidi="fa-IR"/>
        </w:rPr>
        <w:t xml:space="preserve"> نامه</w:t>
      </w:r>
      <w:r>
        <w:rPr>
          <w:rFonts w:cs="B Nazanin" w:hint="cs"/>
          <w:sz w:val="36"/>
          <w:szCs w:val="28"/>
          <w:rtl/>
          <w:lang w:bidi="fa-IR"/>
        </w:rPr>
        <w:t xml:space="preserve"> </w:t>
      </w:r>
      <w:r w:rsidRPr="006542E2">
        <w:rPr>
          <w:rFonts w:asciiTheme="majorBidi" w:hAnsiTheme="majorBidi" w:cstheme="majorBidi"/>
          <w:lang w:bidi="fa-IR"/>
        </w:rPr>
        <w:t>ACI 318-</w:t>
      </w:r>
      <w:r w:rsidR="00FA01BB">
        <w:rPr>
          <w:rFonts w:asciiTheme="majorBidi" w:hAnsiTheme="majorBidi" w:cstheme="majorBidi"/>
          <w:lang w:bidi="fa-IR"/>
        </w:rPr>
        <w:t>14</w:t>
      </w:r>
      <w:r w:rsidRPr="006542E2">
        <w:rPr>
          <w:rFonts w:asciiTheme="majorBidi" w:hAnsiTheme="majorBidi" w:cstheme="majorBidi"/>
          <w:rtl/>
          <w:lang w:bidi="fa-IR"/>
        </w:rPr>
        <w:t xml:space="preserve"> </w:t>
      </w:r>
      <w:r w:rsidR="006542E2">
        <w:rPr>
          <w:rFonts w:cs="B Nazanin" w:hint="cs"/>
          <w:sz w:val="36"/>
          <w:szCs w:val="28"/>
          <w:rtl/>
          <w:lang w:bidi="fa-IR"/>
        </w:rPr>
        <w:t>به نرم افزار معرفی می</w:t>
      </w:r>
      <w:r w:rsidR="006542E2">
        <w:rPr>
          <w:rFonts w:cs="B Nazanin"/>
          <w:sz w:val="36"/>
          <w:szCs w:val="28"/>
          <w:rtl/>
          <w:lang w:bidi="fa-IR"/>
        </w:rPr>
        <w:softHyphen/>
      </w:r>
      <w:r w:rsidR="006542E2">
        <w:rPr>
          <w:rFonts w:cs="B Nazanin" w:hint="cs"/>
          <w:sz w:val="36"/>
          <w:szCs w:val="28"/>
          <w:rtl/>
          <w:lang w:bidi="fa-IR"/>
        </w:rPr>
        <w:t>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نمائیم:</w:t>
      </w:r>
    </w:p>
    <w:p w14:paraId="100200DF" w14:textId="77777777" w:rsidR="00252272" w:rsidRPr="00252272" w:rsidRDefault="00252272" w:rsidP="00864A55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اصلاح اول؛ اعمال قاعده 100-30</w:t>
      </w:r>
    </w:p>
    <w:p w14:paraId="37E831BF" w14:textId="77777777" w:rsidR="00252272" w:rsidRDefault="00E3566A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بر اساس آئین نامه 2800 ویرایش چهارم در صورتیکه ساختمان یکی از شرایط زیر را داشته باشد باید اثر همزمانی زلزله در دو راستای متعامد ساختمان در نظر گرفته شود.</w:t>
      </w:r>
    </w:p>
    <w:p w14:paraId="61C931D8" w14:textId="77777777" w:rsidR="00E3566A" w:rsidRDefault="002B2791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الف- ساختمان های نامنظم در پلان</w:t>
      </w:r>
    </w:p>
    <w:p w14:paraId="7E8A13EA" w14:textId="77777777" w:rsidR="002B2791" w:rsidRDefault="00E11237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6C35F45" wp14:editId="202ABEC6">
            <wp:extent cx="6097270" cy="1059180"/>
            <wp:effectExtent l="0" t="0" r="0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B0028" w14:textId="77777777" w:rsidR="00E11237" w:rsidRDefault="006267F6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2E56A34" wp14:editId="5628102D">
            <wp:extent cx="2514600" cy="2276475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1B3A9" w14:textId="77777777" w:rsidR="00C6252A" w:rsidRDefault="00C6252A" w:rsidP="00864A55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در پلان این پروژه فرورفتگی یا برجستگی نداریم پس این نامنظمی موجود نخواهد بود.</w:t>
      </w:r>
    </w:p>
    <w:p w14:paraId="3A46058E" w14:textId="77777777" w:rsidR="00C6252A" w:rsidRDefault="00C6252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B4FE40A" w14:textId="77777777" w:rsidR="00C6252A" w:rsidRDefault="00C6252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2EC2A1A" w14:textId="77777777" w:rsidR="00C6252A" w:rsidRDefault="00A25898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A016C88" wp14:editId="03AD839D">
            <wp:extent cx="6097270" cy="8051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F273" w14:textId="77777777" w:rsidR="00A25898" w:rsidRDefault="00A25898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29EC839" wp14:editId="1073F04D">
            <wp:extent cx="6097270" cy="1807210"/>
            <wp:effectExtent l="0" t="0" r="0" b="254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CF8CD" w14:textId="77777777" w:rsidR="00A25898" w:rsidRDefault="00920662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AD67949" wp14:editId="20F7D205">
            <wp:extent cx="3733800" cy="19431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18DD6" w14:textId="77777777" w:rsidR="00920662" w:rsidRDefault="00920662" w:rsidP="00864A55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این کنترل را بعد از تحلیل سازه می</w:t>
      </w:r>
      <w:r>
        <w:rPr>
          <w:rFonts w:cs="B Nazanin"/>
          <w:b/>
          <w:bCs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rtl/>
          <w:lang w:bidi="fa-IR"/>
        </w:rPr>
        <w:t>توانیم از نتایج نرم افزار کنترل نمائیم که البته با توجه به شکل پلان بعید به نظر می</w:t>
      </w:r>
      <w:r>
        <w:rPr>
          <w:rFonts w:cs="B Nazanin"/>
          <w:b/>
          <w:bCs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rtl/>
          <w:lang w:bidi="fa-IR"/>
        </w:rPr>
        <w:t>رسد که پلان پروژه دارای این نامنظمی باشند.</w:t>
      </w:r>
    </w:p>
    <w:p w14:paraId="52CB41E1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AAB273C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30D021C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516D9CA" w14:textId="734C9713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C4CB467" w14:textId="77777777" w:rsidR="005D3325" w:rsidRPr="00030846" w:rsidRDefault="005D3325" w:rsidP="005D332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68AE10B1" w14:textId="77777777" w:rsidR="00920662" w:rsidRDefault="00AE7B87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E40BDE4" wp14:editId="74C1B6E1">
            <wp:extent cx="6097270" cy="103251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3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34F3B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691DAE3" wp14:editId="648707C3">
            <wp:extent cx="6097270" cy="21780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39114" w14:textId="77777777" w:rsidR="00030846" w:rsidRDefault="00030846" w:rsidP="00864A55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24A195D7" w14:textId="77777777" w:rsidR="00AE7B87" w:rsidRDefault="00030846" w:rsidP="00864A55">
      <w:pPr>
        <w:pStyle w:val="ListParagraph"/>
        <w:numPr>
          <w:ilvl w:val="0"/>
          <w:numId w:val="24"/>
        </w:num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هیچ یک از حالات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بود.</w:t>
      </w:r>
    </w:p>
    <w:p w14:paraId="65FE3065" w14:textId="77777777" w:rsidR="00030846" w:rsidRDefault="00996E38" w:rsidP="00864A5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B41A0C1" wp14:editId="0FC0C895">
            <wp:extent cx="6097270" cy="1004570"/>
            <wp:effectExtent l="0" t="0" r="0" b="508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83FB" w14:textId="77777777" w:rsidR="00996E38" w:rsidRDefault="00ED146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1DBC601" wp14:editId="17481851">
            <wp:extent cx="3429000" cy="17526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B269A" w14:textId="77777777" w:rsidR="00ED146F" w:rsidRPr="0059354D" w:rsidRDefault="00ED146F" w:rsidP="0059354D">
      <w:pPr>
        <w:pStyle w:val="ListParagraph"/>
        <w:numPr>
          <w:ilvl w:val="0"/>
          <w:numId w:val="24"/>
        </w:num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حالت</w:t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 xml:space="preserve">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</w:t>
      </w:r>
    </w:p>
    <w:p w14:paraId="5144A36F" w14:textId="77777777" w:rsidR="00ED146F" w:rsidRDefault="006E228B" w:rsidP="00864A5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3D989F5" wp14:editId="0B8E4E21">
            <wp:extent cx="6097270" cy="795020"/>
            <wp:effectExtent l="0" t="0" r="0" b="508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EA9B9" w14:textId="77777777" w:rsidR="006E228B" w:rsidRDefault="004013DC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D57FE75" wp14:editId="63C9D0BA">
            <wp:extent cx="2371725" cy="173355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1F439" w14:textId="77777777" w:rsidR="007D17A4" w:rsidRDefault="007D17A4" w:rsidP="00864A55">
      <w:pPr>
        <w:pStyle w:val="ListParagraph"/>
        <w:numPr>
          <w:ilvl w:val="0"/>
          <w:numId w:val="24"/>
        </w:num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حالت</w:t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 xml:space="preserve">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بود.</w:t>
      </w:r>
    </w:p>
    <w:p w14:paraId="22031CA1" w14:textId="77777777" w:rsidR="00532043" w:rsidRPr="00532043" w:rsidRDefault="00532043" w:rsidP="00864A55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6C6E11F2" w14:textId="77777777" w:rsidR="004013DC" w:rsidRPr="00532043" w:rsidRDefault="00532043" w:rsidP="00864A55">
      <w:pPr>
        <w:pStyle w:val="ListParagraph"/>
        <w:numPr>
          <w:ilvl w:val="0"/>
          <w:numId w:val="25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  <w:r w:rsidRPr="00532043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بنابرای سازه ما منظم در پلان بوده و شرط الف را دارا نمی</w:t>
      </w:r>
      <w:r w:rsidRPr="00532043"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 w:rsidRPr="00532043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باشد.</w:t>
      </w:r>
    </w:p>
    <w:p w14:paraId="55B3595D" w14:textId="77777777" w:rsidR="00ED146F" w:rsidRDefault="00ED146F" w:rsidP="00864A55">
      <w:pPr>
        <w:bidi/>
        <w:spacing w:line="360" w:lineRule="auto"/>
        <w:ind w:left="360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C7826B7" w14:textId="77777777" w:rsidR="00532043" w:rsidRDefault="001D1394" w:rsidP="00864A55">
      <w:pPr>
        <w:bidi/>
        <w:spacing w:line="360" w:lineRule="auto"/>
        <w:ind w:left="360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ب- کلیه ستون هایی که در محل تقاطع دو یا چند سیستم مقاوم جانبی قرار دارند.</w:t>
      </w:r>
    </w:p>
    <w:p w14:paraId="087223D5" w14:textId="77777777" w:rsidR="001D1394" w:rsidRDefault="001D1394" w:rsidP="00864A55">
      <w:pPr>
        <w:bidi/>
        <w:spacing w:before="240" w:line="360" w:lineRule="auto"/>
        <w:ind w:left="360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با توجه به سیستم باربر جانبی پروژه که </w:t>
      </w:r>
      <w:r w:rsidRPr="001D1394">
        <w:rPr>
          <w:rFonts w:cs="B Nazanin" w:hint="cs"/>
          <w:sz w:val="36"/>
          <w:szCs w:val="28"/>
          <w:u w:val="single"/>
          <w:rtl/>
          <w:lang w:bidi="fa-IR"/>
        </w:rPr>
        <w:t>سیستم قاب خمشی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 xml:space="preserve">باشد تمامی اتصالات تیر به ستون از نوع </w:t>
      </w:r>
      <w:r w:rsidRPr="001D1394">
        <w:rPr>
          <w:rFonts w:cs="B Nazanin" w:hint="cs"/>
          <w:sz w:val="36"/>
          <w:szCs w:val="28"/>
          <w:u w:val="single"/>
          <w:rtl/>
          <w:lang w:bidi="fa-IR"/>
        </w:rPr>
        <w:t>گیردار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که به همه ستون ها حداقل 2 تیر (تیرها سیستم مقاوم جانبی به حساب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آیند) متصل شده است پس سازه شرط ب را دارا بوده و بایستی اثر همزمانی زلزله متعامد را در نظر بگیریم.</w:t>
      </w:r>
    </w:p>
    <w:p w14:paraId="1DD564B1" w14:textId="77777777" w:rsidR="00763680" w:rsidRDefault="00763680" w:rsidP="00864A55">
      <w:pPr>
        <w:bidi/>
        <w:spacing w:before="240" w:line="360" w:lineRule="auto"/>
        <w:ind w:left="360"/>
        <w:jc w:val="both"/>
        <w:rPr>
          <w:rFonts w:cs="B Nazanin"/>
          <w:sz w:val="36"/>
          <w:szCs w:val="28"/>
          <w:rtl/>
          <w:lang w:bidi="fa-IR"/>
        </w:rPr>
      </w:pPr>
      <w:r w:rsidRPr="00763680">
        <w:rPr>
          <w:rFonts w:cs="B Nazanin"/>
          <w:noProof/>
          <w:sz w:val="36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596415" wp14:editId="106164C8">
                <wp:simplePos x="0" y="0"/>
                <wp:positionH relativeFrom="column">
                  <wp:posOffset>144780</wp:posOffset>
                </wp:positionH>
                <wp:positionV relativeFrom="paragraph">
                  <wp:posOffset>1308735</wp:posOffset>
                </wp:positionV>
                <wp:extent cx="3274120" cy="685800"/>
                <wp:effectExtent l="0" t="0" r="21590" b="190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4120" cy="685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0F0C68" w14:textId="77777777" w:rsidR="00447040" w:rsidRDefault="00447040" w:rsidP="0076368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96415" id="Text Box 2" o:spid="_x0000_s1028" type="#_x0000_t202" style="position:absolute;left:0;text-align:left;margin-left:11.4pt;margin-top:103.05pt;width:257.8pt;height:5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" filled="f" strokecolor="#00b050" strokeweight="1pt">
                <v:textbox>
                  <w:txbxContent>
                    <w:p w14:paraId="390F0C68" w14:textId="77777777" w:rsidR="00447040" w:rsidRDefault="00447040" w:rsidP="00763680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363F665" wp14:editId="2CF03AD6">
            <wp:extent cx="6097270" cy="2835910"/>
            <wp:effectExtent l="0" t="0" r="0" b="254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4AAA0" w14:textId="77777777" w:rsidR="003A2FB1" w:rsidRDefault="00763680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اعمال قاعده 30-100 در نرم افزار</w:t>
      </w:r>
    </w:p>
    <w:p w14:paraId="62928B2C" w14:textId="77777777" w:rsidR="00763680" w:rsidRDefault="00763680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AF20907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251168E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BDB043B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C3DF937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08E8C25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7A3471F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DEC6EBD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26139E0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6F631E6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DE51134" w14:textId="77777777" w:rsidR="009932DA" w:rsidRDefault="009932DA" w:rsidP="009932DA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7D1F120" w14:textId="77777777" w:rsidR="003D680A" w:rsidRDefault="003D680A" w:rsidP="003D680A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C1C2E92" w14:textId="77777777" w:rsidR="00763680" w:rsidRDefault="00A63909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اصلاح دوم؛ اعمال بار قائم زلزله</w:t>
      </w:r>
    </w:p>
    <w:p w14:paraId="503357A0" w14:textId="77777777" w:rsidR="006C779B" w:rsidRDefault="006C779B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70DFBC9" wp14:editId="0E8111E8">
            <wp:extent cx="5124450" cy="5372100"/>
            <wp:effectExtent l="76200" t="76200" r="133350" b="133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372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CB584FE" w14:textId="77777777" w:rsidR="00A63909" w:rsidRDefault="006C779B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توضیحات آئین نامه 2800 ویرایش چهارم در خصوص بار قائم زلزله</w:t>
      </w:r>
    </w:p>
    <w:p w14:paraId="3ABBE562" w14:textId="77777777" w:rsidR="006C779B" w:rsidRDefault="004A1595" w:rsidP="000C1CF6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با توجه به بند فوق از 4 حالت ممکن برای بار قائم زلزله </w:t>
      </w:r>
      <w:r w:rsidR="000C1CF6">
        <w:rPr>
          <w:rFonts w:cs="B Nazanin" w:hint="cs"/>
          <w:sz w:val="36"/>
          <w:szCs w:val="28"/>
          <w:rtl/>
          <w:lang w:bidi="fa-IR"/>
        </w:rPr>
        <w:t>در سازه ما بار قائم زلزله وجود ندارد.</w:t>
      </w:r>
    </w:p>
    <w:p w14:paraId="555BA3A9" w14:textId="77777777" w:rsidR="006E2461" w:rsidRDefault="006E2461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7A27A0A" w14:textId="77777777" w:rsidR="006E2461" w:rsidRDefault="006E2461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F309DD5" w14:textId="77777777" w:rsidR="00D8479F" w:rsidRDefault="00F5258A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898BA7D" wp14:editId="663712A4">
            <wp:extent cx="5200650" cy="307657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3EA2B" w14:textId="77777777" w:rsidR="00F5258A" w:rsidRDefault="00F5258A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فراخوانی تر کیبات بارگذاری در نرم افزار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5"/>
        <w:gridCol w:w="3380"/>
        <w:gridCol w:w="2231"/>
        <w:gridCol w:w="1966"/>
      </w:tblGrid>
      <w:tr w:rsidR="00D237F8" w:rsidRPr="00D237F8" w14:paraId="5AFC81DB" w14:textId="77777777" w:rsidTr="00D237F8">
        <w:trPr>
          <w:trHeight w:val="288"/>
        </w:trPr>
        <w:tc>
          <w:tcPr>
            <w:tcW w:w="2812" w:type="pct"/>
            <w:gridSpan w:val="2"/>
            <w:shd w:val="clear" w:color="000000" w:fill="C0C0C0"/>
            <w:noWrap/>
            <w:vAlign w:val="center"/>
            <w:hideMark/>
          </w:tcPr>
          <w:p w14:paraId="65B33D5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Load Combinations</w:t>
            </w:r>
          </w:p>
        </w:tc>
        <w:tc>
          <w:tcPr>
            <w:tcW w:w="1163" w:type="pct"/>
            <w:shd w:val="clear" w:color="000000" w:fill="C0C0C0"/>
            <w:noWrap/>
            <w:vAlign w:val="center"/>
            <w:hideMark/>
          </w:tcPr>
          <w:p w14:paraId="284574F9" w14:textId="47D41139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25" w:type="pct"/>
            <w:shd w:val="clear" w:color="000000" w:fill="C0C0C0"/>
            <w:noWrap/>
            <w:vAlign w:val="center"/>
            <w:hideMark/>
          </w:tcPr>
          <w:p w14:paraId="0BA52EAE" w14:textId="2DA586D5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7DCAC7C" w14:textId="77777777" w:rsidTr="00D237F8">
        <w:trPr>
          <w:trHeight w:val="288"/>
        </w:trPr>
        <w:tc>
          <w:tcPr>
            <w:tcW w:w="1050" w:type="pct"/>
            <w:shd w:val="clear" w:color="000000" w:fill="99CCFF"/>
            <w:noWrap/>
            <w:vAlign w:val="center"/>
            <w:hideMark/>
          </w:tcPr>
          <w:p w14:paraId="240E94B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Name</w:t>
            </w:r>
          </w:p>
        </w:tc>
        <w:tc>
          <w:tcPr>
            <w:tcW w:w="1762" w:type="pct"/>
            <w:shd w:val="clear" w:color="000000" w:fill="99CCFF"/>
            <w:noWrap/>
            <w:vAlign w:val="center"/>
            <w:hideMark/>
          </w:tcPr>
          <w:p w14:paraId="5E6AED8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1163" w:type="pct"/>
            <w:shd w:val="clear" w:color="000000" w:fill="99CCFF"/>
            <w:noWrap/>
            <w:vAlign w:val="center"/>
            <w:hideMark/>
          </w:tcPr>
          <w:p w14:paraId="4726C90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Scale Factor</w:t>
            </w:r>
          </w:p>
        </w:tc>
        <w:tc>
          <w:tcPr>
            <w:tcW w:w="1025" w:type="pct"/>
            <w:shd w:val="clear" w:color="000000" w:fill="99CCFF"/>
            <w:noWrap/>
            <w:vAlign w:val="center"/>
            <w:hideMark/>
          </w:tcPr>
          <w:p w14:paraId="35FAF6D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Type</w:t>
            </w:r>
          </w:p>
        </w:tc>
      </w:tr>
      <w:tr w:rsidR="00D237F8" w:rsidRPr="00D237F8" w14:paraId="4882DC98" w14:textId="77777777" w:rsidTr="00D237F8">
        <w:trPr>
          <w:trHeight w:val="288"/>
        </w:trPr>
        <w:tc>
          <w:tcPr>
            <w:tcW w:w="1050" w:type="pct"/>
            <w:shd w:val="clear" w:color="000000" w:fill="99CCFF"/>
            <w:noWrap/>
            <w:vAlign w:val="center"/>
            <w:hideMark/>
          </w:tcPr>
          <w:p w14:paraId="67D20017" w14:textId="42326C06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762" w:type="pct"/>
            <w:shd w:val="clear" w:color="000000" w:fill="99CCFF"/>
            <w:noWrap/>
            <w:vAlign w:val="center"/>
            <w:hideMark/>
          </w:tcPr>
          <w:p w14:paraId="7E5A53AF" w14:textId="2367096F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63" w:type="pct"/>
            <w:shd w:val="clear" w:color="000000" w:fill="99CCFF"/>
            <w:noWrap/>
            <w:vAlign w:val="center"/>
            <w:hideMark/>
          </w:tcPr>
          <w:p w14:paraId="6A495EE7" w14:textId="42E1A65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25" w:type="pct"/>
            <w:shd w:val="clear" w:color="000000" w:fill="99CCFF"/>
            <w:noWrap/>
            <w:vAlign w:val="center"/>
            <w:hideMark/>
          </w:tcPr>
          <w:p w14:paraId="1BCAA75A" w14:textId="65B7283A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1AF703E9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F55963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16FFA5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FE3D74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1.4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2C7EDB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2C49210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15DBC3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40B4BA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061F0D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860C07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192EDD9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A243AD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AF136F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2D5C5A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E0C1BC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3130D3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BB730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E389B2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CA5D9B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19D856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6DE5E30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EFDB0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8B2EE7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373314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536802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0CDE05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BD0160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8E8F18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B87186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8C0A02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5CECF4B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52495C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7934FF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Lroof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96F413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C25EBA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6DEA1C3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9F357B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779282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E053E3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A31E30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0516F302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5F08E1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8887A9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6D422C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34765B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15D606A8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C75440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9C0ACF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FB9794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96F171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1DD56D1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ECA161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9BDB5D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DF5B1E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5B6B89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3832462B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FC740E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A11E28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B2CB54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D343DC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C27FDE3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BBAC1C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6A8C72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Lroof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3EE327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412B14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785F425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543A22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EB00D2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2F5758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DA96B4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68F49F5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8F3D60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D66B94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8DF113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0A35F6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2B007C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215128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D7556D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990F84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9919FE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E7BBAA1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6284E1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348A3B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4BCA74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46915F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036E9D3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BB3AAE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6B00F6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B4C823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12C6BF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67A952E5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5B530A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3191B5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53A9ED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4EB730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28DBC50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5DE1C9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4FBC14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9333E6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DEEAFD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FA97499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223AC0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D8AC79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017667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CC293B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214A99C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2EAF65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AFA0D0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5D284B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839F26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2FB162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DBBCA3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849AC9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D70274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29FAEA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1142C6C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58EA55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C6926F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909767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B12F37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FAFEC09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DF90A8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616522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159C1E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B6FEBA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FCD7C9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AFEFFF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3AE99B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C4D075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21F24A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586EFF46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932BFD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AF5B00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E6F0D7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564005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0C13F2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543F43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AFC253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62C7CE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3C0A68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13557C9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0A0279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B1C7C3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ED61D1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7264C9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4ACF7E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199CC8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44833C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0F83AB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DF1EA0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9AF9E91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AAFF49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B475F9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C2AB46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D5825D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896186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162D9C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849442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DC7F04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A5A630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2591CC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133E45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ECCAAA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CBBFE5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31A486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6EDD42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FB17A9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6BA037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92501E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BC6711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3E1721C3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CF0B09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8B445B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6E3265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341CB0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21DB8CB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8771BA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C6D433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6B780F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8DC9A7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E8AF012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947123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691E8D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69DA64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90060B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7720F11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328C71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E6AB49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E9DF82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D45524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7B4ACB7C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DB8A52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FA5199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BD4A8A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857CC7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AE96CE5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F6D5C5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17C5F0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B567F4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05D008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2EB42E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80355B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2FC7BD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B27589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F7DA9E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99B3DA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67379A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70EE9A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226EB1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A166E8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345432C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39A3A1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EB3643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3176B7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483836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119F47FB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D2DB80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DFA421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4C6E3E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D228D9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CC240A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699256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C3CA34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D4FCF5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9D2884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8607C4C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336A64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2969FD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77E694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7998A6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58F31840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88D3D6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D78C74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D8186C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D1C123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4CC4C3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0F6346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045358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A22406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F0E5B2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748B40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950B1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CD81A4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975A96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1EFCAE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6465811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B2F206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9FBABB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6F6AB0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00CCDF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BDF2CB5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3AD6E2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F66957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D81004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8F3610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29162271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BC2CE5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B725DA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D7FDA8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CEE9D5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FC3F6C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133FFB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2E7332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AA2472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E911AF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9B5733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BDF1EF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9B3A82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C46790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69E808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4C0D693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112CDD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96F936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87708F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9A00C8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790C5C6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98B2CF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B48D77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47F0B5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8E2959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60A86C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8001E9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7A147C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14BE32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7572A9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165F3E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E1590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C207DF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58D373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58BDB3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6ED5D56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F4B72E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C83334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051F9D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3E9790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86D79BB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6940B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CE4740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344690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27D9FE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1F9C3B42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AE3AF9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BD4C1B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C19A0B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E376EA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21C47D3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79A16D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D6BE57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F4FD80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51E984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372C476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A045AE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4204B6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5F96F1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D27491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6E1C2A8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8BD30C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D046E9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E13C18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6F4C2C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2B61320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DF589D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FB6AD2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E1E01D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039904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A5F829C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AC9643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B16E08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7B19F7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43FB06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4CA9CB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D228C0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1632EB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504804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8B9A3B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1FF5B3B8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BEAEE4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EC3CC7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887032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E911C4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F0117E0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FFC660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0E3A9C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8F54C2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578311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AB5372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7FDCD4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EB8317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B4FAAC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A5785D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86BEA9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511D50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825F26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2D19EE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ECAE2C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DE86A51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F12FF4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6D7A2D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98E71A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8AB47A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48AD3C0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8439C6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4D4531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08394B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2EDB6C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31D4178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CEA619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6ADB1F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0915D3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3B21D5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0395D10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4655EE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FF59FC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CFE639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63E6AD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0586A4CC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580333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2387CC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C17849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D461AF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937C256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96CD8D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FC7627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F18FEB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CF1899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2F79206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B2759B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FA8F6A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00A46C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54ABE7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3DB7484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4DD45C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7CB5AE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F6C42A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746444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F2FB8E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B5D249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F506E7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BA9E5D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FE3BF5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5CFD827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4D5696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A38AAF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B04BCA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FC6E9A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27786CA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4837CF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35E69E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8125A2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31A493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5ED6CEA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E7ADBF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A561BE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479402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A9F5D9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556A283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1C4056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81168D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EEEC63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936C68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1890E3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496A32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1FDAD5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BF0AA5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AC3B87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CCDB3E3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1F425E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E5F16C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0F91CB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FD0801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045FFE4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A7AEFA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948612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8C4420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C25E21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23DACB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1AB976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EDB420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C81B01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64CFAC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E830208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3189F9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2AEF78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D5C206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2533E2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DB20EE9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2F1AD6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C96CAC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FEDCCC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0D670C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4748EF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2F2E17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ABFECB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FE81C1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689830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7051A7B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69E6C0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6A34CD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1C8B1F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B5F6DD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E11ABE9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9D5D0E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UDCon29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ABCF1D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D965B2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C3310A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B53D8C1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6FCBEB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92C7D3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ACC9CE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6ACB97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76DDACD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AAF4BB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1F9738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9D1715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2F5B6A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7B35D62E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C6F96A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FF4717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FB2D85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B22A58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7FCC16B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B66995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A14CD5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B15267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5718A1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747CA15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39002F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6CF404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7E2EA78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749DA4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06D5A7D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8205DD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CBE107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28AD15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28DD94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33D3959B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D942F7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8EE55C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A5C9F4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E587D8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0D0454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71F29A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18EF84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4D70C7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905065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CAEA3A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0FE147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E65415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D87EA49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233EA42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74E7D95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2C8B73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929EE3B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8A5363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51C975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78BE58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D8B04B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94221A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912C14A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F8E0CC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18E7ED4F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CF2878C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F46F59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04801F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57F1F7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628D98F6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4879C96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18ED26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F2A7DD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C2A01A3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41A2D9B4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D3211E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4E57A0D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28801F0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6BF3D64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237F8" w:rsidRPr="00D237F8" w14:paraId="47251698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F86A6F5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BBFD34F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91A2A0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BCC494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D237F8" w:rsidRPr="00D237F8" w14:paraId="2EF1ED67" w14:textId="77777777" w:rsidTr="00D237F8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4E0963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UDCon37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6EFA361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25BB38E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7F8"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30416F7" w14:textId="77777777" w:rsidR="00D237F8" w:rsidRPr="00D237F8" w:rsidRDefault="00D237F8" w:rsidP="00D237F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634D192C" w14:textId="77777777" w:rsidR="004A7C33" w:rsidRDefault="004A7C33" w:rsidP="004A7C33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8EE9E24" w14:textId="77777777" w:rsidR="00337D91" w:rsidRDefault="00337D91" w:rsidP="00337D9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C83A417" w14:textId="77777777" w:rsidR="00A34102" w:rsidRPr="007714FB" w:rsidRDefault="00A43AEB" w:rsidP="007714FB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مدلسازی سازه</w:t>
      </w:r>
    </w:p>
    <w:p w14:paraId="513AC119" w14:textId="2F09E1BB" w:rsidR="009A5A64" w:rsidRDefault="000F7A16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0F7A16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29259E33" wp14:editId="1E0F0999">
            <wp:extent cx="6097270" cy="3197225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EC581" w14:textId="1464A8D5" w:rsidR="006C7464" w:rsidRDefault="00B74169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سازه</w:t>
      </w:r>
    </w:p>
    <w:p w14:paraId="0FBBD582" w14:textId="75641DA7" w:rsidR="00307789" w:rsidRDefault="00307789" w:rsidP="00307789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CD27918" w14:textId="73246F34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7CB0CC9" w14:textId="23B64E44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3E558FA" w14:textId="3093333B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A21320E" w14:textId="068A11D7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9DB14E8" w14:textId="64BE0423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68B1964B" w14:textId="7FDFA471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41B48427" w14:textId="453EA4CF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F456E79" w14:textId="75ABC031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8F90665" w14:textId="64772E6D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4B3CEE5A" w14:textId="77777777" w:rsidR="00AA4E7F" w:rsidRDefault="00AA4E7F" w:rsidP="00AA4E7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4F91DC40" w14:textId="77777777" w:rsidR="00AA4E7F" w:rsidRDefault="00425B36" w:rsidP="00AA4E7F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بارهای وارد بر سازه</w:t>
      </w:r>
    </w:p>
    <w:p w14:paraId="5C08E7D5" w14:textId="77777777" w:rsidR="00AA4E7F" w:rsidRPr="00914843" w:rsidRDefault="00AA4E7F" w:rsidP="00AA4E7F">
      <w:pPr>
        <w:pStyle w:val="Heading3"/>
        <w:bidi/>
        <w:rPr>
          <w:rFonts w:cs="B Nazanin"/>
          <w:rtl/>
        </w:rPr>
      </w:pPr>
      <w:bookmarkStart w:id="0" w:name="_Toc48115795"/>
      <w:r w:rsidRPr="00914843">
        <w:rPr>
          <w:rFonts w:cs="B Nazanin" w:hint="cs"/>
          <w:rtl/>
        </w:rPr>
        <w:t>جزئیات کف دال بتنی (15 سانتیمتری)</w:t>
      </w:r>
      <w:bookmarkEnd w:id="0"/>
    </w:p>
    <w:p w14:paraId="5CB2BB4E" w14:textId="77777777" w:rsidR="00AA4E7F" w:rsidRPr="00914843" w:rsidRDefault="00AA4E7F" w:rsidP="00AA4E7F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4AB83DFC" wp14:editId="192EC8F0">
            <wp:extent cx="5461000" cy="1820333"/>
            <wp:effectExtent l="0" t="0" r="6350" b="889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892E0" w14:textId="77777777" w:rsidR="00AA4E7F" w:rsidRPr="00914843" w:rsidRDefault="00AA4E7F" w:rsidP="00AA4E7F">
      <w:pPr>
        <w:bidi/>
        <w:rPr>
          <w:rFonts w:cs="B Nazanin"/>
          <w:rtl/>
        </w:rPr>
      </w:pPr>
    </w:p>
    <w:tbl>
      <w:tblPr>
        <w:tblStyle w:val="GridTable4-Accent1"/>
        <w:bidiVisual/>
        <w:tblW w:w="0" w:type="auto"/>
        <w:tblLook w:val="04A0" w:firstRow="1" w:lastRow="0" w:firstColumn="1" w:lastColumn="0" w:noHBand="0" w:noVBand="1"/>
      </w:tblPr>
      <w:tblGrid>
        <w:gridCol w:w="4323"/>
        <w:gridCol w:w="1418"/>
        <w:gridCol w:w="1842"/>
        <w:gridCol w:w="1659"/>
      </w:tblGrid>
      <w:tr w:rsidR="00AA4E7F" w:rsidRPr="00914843" w14:paraId="001276CA" w14:textId="77777777" w:rsidTr="0089004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5CB778A9" w14:textId="77777777" w:rsidR="00AA4E7F" w:rsidRPr="00914843" w:rsidRDefault="00AA4E7F" w:rsidP="00890041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</w:tcPr>
          <w:p w14:paraId="059CCAB5" w14:textId="77777777" w:rsidR="00AA4E7F" w:rsidRPr="00914843" w:rsidRDefault="00AA4E7F" w:rsidP="0089004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6B193707" w14:textId="77777777" w:rsidR="00AA4E7F" w:rsidRPr="00914843" w:rsidRDefault="00AA4E7F" w:rsidP="0089004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</w:tcPr>
          <w:p w14:paraId="4160E700" w14:textId="77777777" w:rsidR="00AA4E7F" w:rsidRPr="00914843" w:rsidRDefault="00AA4E7F" w:rsidP="0089004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3D8AD4B9" w14:textId="77777777" w:rsidR="00AA4E7F" w:rsidRPr="00914843" w:rsidRDefault="00AA4E7F" w:rsidP="0089004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</w:tcPr>
          <w:p w14:paraId="120FA25D" w14:textId="77777777" w:rsidR="00AA4E7F" w:rsidRPr="00914843" w:rsidRDefault="00AA4E7F" w:rsidP="0089004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7CD48580" w14:textId="77777777" w:rsidR="00AA4E7F" w:rsidRPr="00914843" w:rsidRDefault="00AA4E7F" w:rsidP="0089004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AA4E7F" w:rsidRPr="00914843" w14:paraId="43228D08" w14:textId="77777777" w:rsidTr="008900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5F63DD73" w14:textId="77777777" w:rsidR="00AA4E7F" w:rsidRPr="00914843" w:rsidRDefault="00AA4E7F" w:rsidP="00890041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vAlign w:val="center"/>
          </w:tcPr>
          <w:p w14:paraId="15337C38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</w:t>
            </w:r>
          </w:p>
        </w:tc>
        <w:tc>
          <w:tcPr>
            <w:tcW w:w="1842" w:type="dxa"/>
            <w:vAlign w:val="center"/>
          </w:tcPr>
          <w:p w14:paraId="73311F9F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59" w:type="dxa"/>
            <w:vAlign w:val="center"/>
          </w:tcPr>
          <w:p w14:paraId="3E970834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</w:t>
            </w:r>
          </w:p>
        </w:tc>
      </w:tr>
      <w:tr w:rsidR="00AA4E7F" w:rsidRPr="00914843" w14:paraId="27649DD4" w14:textId="77777777" w:rsidTr="0089004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1F893317" w14:textId="77777777" w:rsidR="00AA4E7F" w:rsidRPr="00914843" w:rsidRDefault="00AA4E7F" w:rsidP="00890041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vAlign w:val="center"/>
          </w:tcPr>
          <w:p w14:paraId="6D79C242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vAlign w:val="center"/>
          </w:tcPr>
          <w:p w14:paraId="731E5410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59" w:type="dxa"/>
            <w:vAlign w:val="center"/>
          </w:tcPr>
          <w:p w14:paraId="6D8BCDD7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AA4E7F" w:rsidRPr="00914843" w14:paraId="5943E2B5" w14:textId="77777777" w:rsidTr="008900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5A079712" w14:textId="77777777" w:rsidR="00AA4E7F" w:rsidRPr="00914843" w:rsidRDefault="00AA4E7F" w:rsidP="00890041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vAlign w:val="center"/>
          </w:tcPr>
          <w:p w14:paraId="703B6B32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50</w:t>
            </w:r>
          </w:p>
        </w:tc>
        <w:tc>
          <w:tcPr>
            <w:tcW w:w="1842" w:type="dxa"/>
            <w:vAlign w:val="center"/>
          </w:tcPr>
          <w:p w14:paraId="328C5F51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vAlign w:val="center"/>
          </w:tcPr>
          <w:p w14:paraId="4E316D88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65</w:t>
            </w:r>
          </w:p>
        </w:tc>
      </w:tr>
      <w:tr w:rsidR="00AA4E7F" w:rsidRPr="00914843" w14:paraId="27F02846" w14:textId="77777777" w:rsidTr="0089004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1C5D0D9A" w14:textId="77777777" w:rsidR="00AA4E7F" w:rsidRPr="00914843" w:rsidRDefault="00AA4E7F" w:rsidP="00890041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دال بتنی</w:t>
            </w:r>
          </w:p>
        </w:tc>
        <w:tc>
          <w:tcPr>
            <w:tcW w:w="1418" w:type="dxa"/>
            <w:vAlign w:val="center"/>
          </w:tcPr>
          <w:p w14:paraId="38DF8A3D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150</w:t>
            </w:r>
          </w:p>
        </w:tc>
        <w:tc>
          <w:tcPr>
            <w:tcW w:w="1842" w:type="dxa"/>
            <w:vAlign w:val="center"/>
          </w:tcPr>
          <w:p w14:paraId="72C70FF6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1000</w:t>
            </w:r>
          </w:p>
        </w:tc>
        <w:tc>
          <w:tcPr>
            <w:tcW w:w="1659" w:type="dxa"/>
            <w:vAlign w:val="center"/>
          </w:tcPr>
          <w:p w14:paraId="59BC4D59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375</w:t>
            </w:r>
          </w:p>
        </w:tc>
      </w:tr>
      <w:tr w:rsidR="00AA4E7F" w:rsidRPr="00914843" w14:paraId="780B3FDC" w14:textId="77777777" w:rsidTr="008900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4345D035" w14:textId="77777777" w:rsidR="00AA4E7F" w:rsidRPr="00914843" w:rsidRDefault="00AA4E7F" w:rsidP="00890041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vAlign w:val="center"/>
          </w:tcPr>
          <w:p w14:paraId="685165BB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vAlign w:val="center"/>
          </w:tcPr>
          <w:p w14:paraId="15B8A707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59" w:type="dxa"/>
            <w:vAlign w:val="center"/>
          </w:tcPr>
          <w:p w14:paraId="67EC8731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48</w:t>
            </w:r>
          </w:p>
        </w:tc>
      </w:tr>
      <w:tr w:rsidR="00AA4E7F" w:rsidRPr="00914843" w14:paraId="483D1603" w14:textId="77777777" w:rsidTr="0089004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629DCBB0" w14:textId="77777777" w:rsidR="00AA4E7F" w:rsidRPr="00914843" w:rsidRDefault="00AA4E7F" w:rsidP="00890041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vAlign w:val="center"/>
          </w:tcPr>
          <w:p w14:paraId="5A9C0703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</w:t>
            </w:r>
          </w:p>
        </w:tc>
        <w:tc>
          <w:tcPr>
            <w:tcW w:w="1842" w:type="dxa"/>
            <w:vAlign w:val="center"/>
          </w:tcPr>
          <w:p w14:paraId="2EC5E365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vAlign w:val="center"/>
          </w:tcPr>
          <w:p w14:paraId="78B16358" w14:textId="77777777" w:rsidR="00AA4E7F" w:rsidRPr="00914843" w:rsidRDefault="00AA4E7F" w:rsidP="0089004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</w:tr>
      <w:tr w:rsidR="00AA4E7F" w:rsidRPr="00914843" w14:paraId="693BF686" w14:textId="77777777" w:rsidTr="008900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6A82526B" w14:textId="77777777" w:rsidR="00AA4E7F" w:rsidRPr="00914843" w:rsidRDefault="00AA4E7F" w:rsidP="00890041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vAlign w:val="center"/>
          </w:tcPr>
          <w:p w14:paraId="24A0D134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285</w:t>
            </w:r>
          </w:p>
        </w:tc>
        <w:tc>
          <w:tcPr>
            <w:tcW w:w="3501" w:type="dxa"/>
            <w:gridSpan w:val="2"/>
            <w:vAlign w:val="center"/>
          </w:tcPr>
          <w:p w14:paraId="488674CF" w14:textId="77777777" w:rsidR="00AA4E7F" w:rsidRPr="00914843" w:rsidRDefault="00AA4E7F" w:rsidP="0089004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592</w:t>
            </w:r>
          </w:p>
        </w:tc>
      </w:tr>
    </w:tbl>
    <w:p w14:paraId="252835C2" w14:textId="4CDA61CD" w:rsidR="00914843" w:rsidRPr="00AA4E7F" w:rsidRDefault="00AA4E7F" w:rsidP="00AA4E7F">
      <w:pPr>
        <w:bidi/>
        <w:rPr>
          <w:rFonts w:cs="B Nazanin"/>
        </w:rPr>
      </w:pPr>
      <w:r w:rsidRPr="00914843">
        <w:rPr>
          <w:rFonts w:cs="B Nazanin"/>
          <w:rtl/>
        </w:rPr>
        <w:br w:type="page"/>
      </w:r>
    </w:p>
    <w:p w14:paraId="056BEE15" w14:textId="77777777" w:rsidR="00914843" w:rsidRPr="00914843" w:rsidRDefault="00914843" w:rsidP="00914843">
      <w:pPr>
        <w:pStyle w:val="Heading3"/>
        <w:bidi/>
        <w:rPr>
          <w:rFonts w:cs="B Nazanin"/>
          <w:sz w:val="24"/>
          <w:szCs w:val="28"/>
        </w:rPr>
      </w:pPr>
      <w:bookmarkStart w:id="1" w:name="_Toc49099533"/>
      <w:r w:rsidRPr="00914843">
        <w:rPr>
          <w:rFonts w:cs="B Nazanin" w:hint="cs"/>
          <w:rtl/>
        </w:rPr>
        <w:lastRenderedPageBreak/>
        <w:t>جزئیات کف دال بتنی بام</w:t>
      </w:r>
      <w:bookmarkEnd w:id="1"/>
    </w:p>
    <w:p w14:paraId="189945BE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30FDD830" wp14:editId="155B877A">
            <wp:extent cx="5457825" cy="1819275"/>
            <wp:effectExtent l="0" t="0" r="9525" b="952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540A5" w14:textId="77777777" w:rsidR="00914843" w:rsidRPr="00914843" w:rsidRDefault="00914843" w:rsidP="00914843">
      <w:pPr>
        <w:bidi/>
        <w:rPr>
          <w:rFonts w:cs="B Nazanin"/>
          <w:rtl/>
        </w:rPr>
      </w:pPr>
    </w:p>
    <w:tbl>
      <w:tblPr>
        <w:tblStyle w:val="GridTable4-Accent1"/>
        <w:bidiVisual/>
        <w:tblW w:w="0" w:type="auto"/>
        <w:tblLook w:val="04A0" w:firstRow="1" w:lastRow="0" w:firstColumn="1" w:lastColumn="0" w:noHBand="0" w:noVBand="1"/>
      </w:tblPr>
      <w:tblGrid>
        <w:gridCol w:w="4323"/>
        <w:gridCol w:w="1418"/>
        <w:gridCol w:w="1842"/>
        <w:gridCol w:w="1659"/>
      </w:tblGrid>
      <w:tr w:rsidR="00914843" w:rsidRPr="00914843" w14:paraId="5CD6A7F3" w14:textId="77777777" w:rsidTr="009148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095DE3BE" w14:textId="77777777" w:rsidR="00914843" w:rsidRPr="00914843" w:rsidRDefault="00914843">
            <w:pPr>
              <w:bidi/>
              <w:jc w:val="center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71F6B5C7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20A8979E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7ECD59D8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26FC9E52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2"/>
                <w:szCs w:val="28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4452642A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27D977D3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2"/>
                <w:szCs w:val="28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6C10690F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1F60E5D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791CDA4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F8AEDD6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FD2FBBD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45</w:t>
            </w:r>
          </w:p>
        </w:tc>
      </w:tr>
      <w:tr w:rsidR="00914843" w:rsidRPr="00914843" w14:paraId="50520897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C9B57C3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E82C2A8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97299AB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C7E3207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5</w:t>
            </w:r>
          </w:p>
        </w:tc>
      </w:tr>
      <w:tr w:rsidR="00914843" w:rsidRPr="00914843" w14:paraId="06B4535B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6205EB8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2DEBF30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6598880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3D67E33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914843" w:rsidRPr="00914843" w14:paraId="60DD64AF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EEE8208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EFF3AAF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107B13E2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CB68371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</w:t>
            </w:r>
          </w:p>
        </w:tc>
      </w:tr>
      <w:tr w:rsidR="00914843" w:rsidRPr="00914843" w14:paraId="4741E518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86C773A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دال بتنی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426A3E4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96A4808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D5A2B74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375</w:t>
            </w:r>
          </w:p>
        </w:tc>
      </w:tr>
      <w:tr w:rsidR="00914843" w:rsidRPr="00914843" w14:paraId="71AB4BBE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5FEAF65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69BA230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BA9E5E1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FE4A56E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48</w:t>
            </w:r>
          </w:p>
        </w:tc>
      </w:tr>
      <w:tr w:rsidR="00914843" w:rsidRPr="00914843" w14:paraId="379E4C9E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385AF9C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AAEC99D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E7972FD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043D1D6B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</w:tr>
      <w:tr w:rsidR="00914843" w:rsidRPr="00914843" w14:paraId="69035626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EEE0C75" w14:textId="77777777" w:rsidR="00914843" w:rsidRPr="00914843" w:rsidRDefault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1D60D426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350</w:t>
            </w:r>
          </w:p>
        </w:tc>
        <w:tc>
          <w:tcPr>
            <w:tcW w:w="3501" w:type="dxa"/>
            <w:gridSpan w:val="2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6B78202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686</w:t>
            </w:r>
          </w:p>
        </w:tc>
      </w:tr>
    </w:tbl>
    <w:p w14:paraId="48B9ECEB" w14:textId="77777777" w:rsidR="00914843" w:rsidRPr="00914843" w:rsidRDefault="00914843" w:rsidP="00914843">
      <w:pPr>
        <w:bidi/>
        <w:rPr>
          <w:rFonts w:cs="B Nazanin"/>
          <w:rtl/>
        </w:rPr>
      </w:pPr>
    </w:p>
    <w:p w14:paraId="1FC2DA40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  <w:bookmarkStart w:id="2" w:name="_Toc48045421"/>
      <w:bookmarkStart w:id="3" w:name="_Toc48115797"/>
    </w:p>
    <w:p w14:paraId="113B8BCA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346E8340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0EADF0F1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4200F3FD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399D11B8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59BD8D65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57E63574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359D9435" w14:textId="097C2DD6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7BF71D17" w14:textId="70E6E616" w:rsidR="00337D91" w:rsidRDefault="00337D91" w:rsidP="00337D91">
      <w:pPr>
        <w:bidi/>
        <w:rPr>
          <w:rtl/>
        </w:rPr>
      </w:pPr>
    </w:p>
    <w:p w14:paraId="6515DA6B" w14:textId="1269219A" w:rsidR="00AA4E7F" w:rsidRDefault="00AA4E7F" w:rsidP="00AA4E7F">
      <w:pPr>
        <w:bidi/>
        <w:rPr>
          <w:rtl/>
        </w:rPr>
      </w:pPr>
    </w:p>
    <w:p w14:paraId="663AC58B" w14:textId="77777777" w:rsidR="00AA4E7F" w:rsidRDefault="00AA4E7F" w:rsidP="00AA4E7F">
      <w:pPr>
        <w:bidi/>
        <w:rPr>
          <w:rtl/>
        </w:rPr>
      </w:pPr>
    </w:p>
    <w:p w14:paraId="49D26A8F" w14:textId="77777777" w:rsidR="00337D91" w:rsidRPr="00337D91" w:rsidRDefault="00337D91" w:rsidP="00337D91">
      <w:pPr>
        <w:bidi/>
        <w:rPr>
          <w:rtl/>
        </w:rPr>
      </w:pPr>
    </w:p>
    <w:p w14:paraId="794B92C3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r w:rsidRPr="00914843">
        <w:rPr>
          <w:rFonts w:cs="B Nazanin" w:hint="cs"/>
          <w:rtl/>
        </w:rPr>
        <w:lastRenderedPageBreak/>
        <w:t>جزئیات دیوار نمادار (تراورتن)</w:t>
      </w:r>
      <w:bookmarkEnd w:id="2"/>
      <w:bookmarkEnd w:id="3"/>
    </w:p>
    <w:p w14:paraId="634A370D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73690538" wp14:editId="1EFA3480">
            <wp:extent cx="2080550" cy="4001058"/>
            <wp:effectExtent l="0" t="0" r="0" b="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550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47106B2F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312EE370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6ED800DF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6FA66C43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5E942CEA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758C007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16FAF847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351378DC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7A5A09C0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5BECCD0E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268369E7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1A829844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1F1817E9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1EA3A9B3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6B350F39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1395" w:type="dxa"/>
            <w:vAlign w:val="center"/>
          </w:tcPr>
          <w:p w14:paraId="6D95DCF0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200</w:t>
            </w:r>
          </w:p>
        </w:tc>
        <w:tc>
          <w:tcPr>
            <w:tcW w:w="1805" w:type="dxa"/>
            <w:vAlign w:val="center"/>
          </w:tcPr>
          <w:p w14:paraId="2949DE4C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600</w:t>
            </w:r>
          </w:p>
        </w:tc>
        <w:tc>
          <w:tcPr>
            <w:tcW w:w="1620" w:type="dxa"/>
            <w:vAlign w:val="center"/>
          </w:tcPr>
          <w:p w14:paraId="11E1CDDF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120</w:t>
            </w:r>
          </w:p>
        </w:tc>
      </w:tr>
      <w:tr w:rsidR="00914843" w:rsidRPr="00914843" w14:paraId="4B1681FE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07B1E8A9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4F374A73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05" w:type="dxa"/>
            <w:vAlign w:val="center"/>
          </w:tcPr>
          <w:p w14:paraId="172FFA51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26A2B56B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914843" w:rsidRPr="00914843" w14:paraId="397D9099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3985C8FD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5C7C51F9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2861A2E9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44B39C3C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0C1FBDBA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1211F84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1395" w:type="dxa"/>
            <w:vAlign w:val="center"/>
          </w:tcPr>
          <w:p w14:paraId="0EC2CDF1" w14:textId="32AD7574" w:rsidR="00914843" w:rsidRPr="00914843" w:rsidRDefault="00EE58F7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626358DC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2400</w:t>
            </w:r>
          </w:p>
        </w:tc>
        <w:tc>
          <w:tcPr>
            <w:tcW w:w="1620" w:type="dxa"/>
            <w:vAlign w:val="center"/>
          </w:tcPr>
          <w:p w14:paraId="1854E69C" w14:textId="4CE3B026" w:rsidR="00914843" w:rsidRPr="00914843" w:rsidRDefault="00EE58F7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48</w:t>
            </w:r>
          </w:p>
        </w:tc>
      </w:tr>
      <w:tr w:rsidR="00914843" w:rsidRPr="00914843" w14:paraId="2F5A9183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38BE2DE3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72F32279" w14:textId="740D6527" w:rsidR="00914843" w:rsidRPr="00914843" w:rsidRDefault="007406DF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>
              <w:rPr>
                <w:rFonts w:cs="B Nazanin" w:hint="cs"/>
                <w:b/>
                <w:bCs/>
                <w:szCs w:val="32"/>
                <w:rtl/>
              </w:rPr>
              <w:t>290</w:t>
            </w:r>
          </w:p>
        </w:tc>
        <w:tc>
          <w:tcPr>
            <w:tcW w:w="3425" w:type="dxa"/>
            <w:gridSpan w:val="2"/>
            <w:vAlign w:val="center"/>
          </w:tcPr>
          <w:p w14:paraId="747E60F5" w14:textId="755B2B21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</w:t>
            </w:r>
            <w:r w:rsidR="00EE58F7">
              <w:rPr>
                <w:rFonts w:cs="B Nazanin" w:hint="cs"/>
                <w:b/>
                <w:bCs/>
                <w:szCs w:val="32"/>
                <w:rtl/>
              </w:rPr>
              <w:t>295</w:t>
            </w:r>
          </w:p>
        </w:tc>
      </w:tr>
    </w:tbl>
    <w:p w14:paraId="408D27D4" w14:textId="77777777" w:rsidR="00914843" w:rsidRPr="00914843" w:rsidRDefault="00914843" w:rsidP="00914843">
      <w:pPr>
        <w:bidi/>
        <w:rPr>
          <w:rFonts w:cs="B Nazanin"/>
          <w:rtl/>
        </w:rPr>
      </w:pPr>
      <w:r w:rsidRPr="00914843">
        <w:rPr>
          <w:rFonts w:cs="B Nazanin"/>
          <w:rtl/>
        </w:rPr>
        <w:br w:type="page"/>
      </w:r>
    </w:p>
    <w:p w14:paraId="023DD6AC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bookmarkStart w:id="4" w:name="_Toc48045422"/>
      <w:bookmarkStart w:id="5" w:name="_Toc48115798"/>
      <w:r w:rsidRPr="00914843">
        <w:rPr>
          <w:rFonts w:cs="B Nazanin" w:hint="cs"/>
          <w:rtl/>
        </w:rPr>
        <w:lastRenderedPageBreak/>
        <w:t>جزئیات دیوار بدون نما</w:t>
      </w:r>
      <w:bookmarkEnd w:id="4"/>
      <w:bookmarkEnd w:id="5"/>
    </w:p>
    <w:p w14:paraId="1961321E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7FBCCF6A" wp14:editId="096E0933">
            <wp:extent cx="1957851" cy="4001058"/>
            <wp:effectExtent l="0" t="0" r="4445" b="0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851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616E18E5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40CC7421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7E8FEE8D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72BF8BE2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39665643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2608173E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1F706344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359CF4F5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450204DF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57BDE461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2AEF3940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36742830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21368E69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07B5C57F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7981B7B9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1395" w:type="dxa"/>
            <w:vAlign w:val="center"/>
          </w:tcPr>
          <w:p w14:paraId="007236D0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200</w:t>
            </w:r>
          </w:p>
        </w:tc>
        <w:tc>
          <w:tcPr>
            <w:tcW w:w="1805" w:type="dxa"/>
            <w:vAlign w:val="center"/>
          </w:tcPr>
          <w:p w14:paraId="38AD6DC1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600</w:t>
            </w:r>
          </w:p>
        </w:tc>
        <w:tc>
          <w:tcPr>
            <w:tcW w:w="1620" w:type="dxa"/>
            <w:vAlign w:val="center"/>
          </w:tcPr>
          <w:p w14:paraId="705854B0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120</w:t>
            </w:r>
          </w:p>
        </w:tc>
      </w:tr>
      <w:tr w:rsidR="00914843" w:rsidRPr="00914843" w14:paraId="2AA36457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63665FCB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6975D399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05" w:type="dxa"/>
            <w:vAlign w:val="center"/>
          </w:tcPr>
          <w:p w14:paraId="68438127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00BE9694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914843" w:rsidRPr="00914843" w14:paraId="773FBB1C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594D1667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7D61469E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17DF11CA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63BA258F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48B3EFF1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62FA0B0B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2D86982A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270</w:t>
            </w:r>
          </w:p>
        </w:tc>
        <w:tc>
          <w:tcPr>
            <w:tcW w:w="3425" w:type="dxa"/>
            <w:gridSpan w:val="2"/>
            <w:vAlign w:val="center"/>
          </w:tcPr>
          <w:p w14:paraId="1F883DB4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247</w:t>
            </w:r>
          </w:p>
        </w:tc>
      </w:tr>
    </w:tbl>
    <w:p w14:paraId="3A08CA51" w14:textId="77777777" w:rsidR="00914843" w:rsidRPr="00914843" w:rsidRDefault="00914843" w:rsidP="00914843">
      <w:pPr>
        <w:bidi/>
        <w:rPr>
          <w:rFonts w:cs="B Nazanin"/>
          <w:rtl/>
        </w:rPr>
      </w:pPr>
      <w:r w:rsidRPr="00914843">
        <w:rPr>
          <w:rFonts w:cs="B Nazanin"/>
          <w:rtl/>
        </w:rPr>
        <w:br w:type="page"/>
      </w:r>
    </w:p>
    <w:p w14:paraId="7E465020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bookmarkStart w:id="6" w:name="_Toc48045423"/>
      <w:bookmarkStart w:id="7" w:name="_Toc48115799"/>
      <w:r w:rsidRPr="00914843">
        <w:rPr>
          <w:rFonts w:cs="B Nazanin" w:hint="cs"/>
          <w:rtl/>
        </w:rPr>
        <w:lastRenderedPageBreak/>
        <w:t>جزئیات دیوار تیغه بندی</w:t>
      </w:r>
      <w:bookmarkEnd w:id="6"/>
      <w:bookmarkEnd w:id="7"/>
    </w:p>
    <w:p w14:paraId="6A7CDF7F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5D63AE63" wp14:editId="5425E308">
            <wp:extent cx="1040275" cy="4001058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275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1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0287E0DA" w14:textId="77777777" w:rsidTr="00243E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5396FF5A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62CEEEF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37B280AD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55FF4BDB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3E0DF6B0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38BD8785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5A04BB07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63FB71EC" w14:textId="77777777" w:rsidTr="00243E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31C9AE7D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سیمانی 10</w:t>
            </w:r>
          </w:p>
        </w:tc>
        <w:tc>
          <w:tcPr>
            <w:tcW w:w="1395" w:type="dxa"/>
            <w:vAlign w:val="center"/>
          </w:tcPr>
          <w:p w14:paraId="2137BA18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</w:t>
            </w:r>
          </w:p>
        </w:tc>
        <w:tc>
          <w:tcPr>
            <w:tcW w:w="1805" w:type="dxa"/>
            <w:vAlign w:val="center"/>
          </w:tcPr>
          <w:p w14:paraId="71EAFC8A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14:paraId="5EE72175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</w:t>
            </w:r>
          </w:p>
        </w:tc>
      </w:tr>
      <w:tr w:rsidR="00914843" w:rsidRPr="00914843" w14:paraId="783C2773" w14:textId="77777777" w:rsidTr="00243E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11A8FE26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1B2AAC8F" w14:textId="37242B6C" w:rsidR="00914843" w:rsidRPr="00914843" w:rsidRDefault="00A328C5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4F2A98A1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302E388C" w14:textId="0C039555" w:rsidR="00914843" w:rsidRPr="00914843" w:rsidRDefault="00A328C5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32</w:t>
            </w:r>
          </w:p>
        </w:tc>
      </w:tr>
      <w:tr w:rsidR="00243E91" w:rsidRPr="00914843" w14:paraId="389A63C3" w14:textId="77777777" w:rsidTr="00243E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579E1BAB" w14:textId="3852B49B" w:rsidR="00243E91" w:rsidRPr="00914843" w:rsidRDefault="00243E91" w:rsidP="00243E91">
            <w:pPr>
              <w:bidi/>
              <w:rPr>
                <w:rFonts w:cs="B Nazanin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67984D27" w14:textId="57E772AD" w:rsidR="00243E91" w:rsidRDefault="00243E91" w:rsidP="00243E9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58D4CFCC" w14:textId="652744EA" w:rsidR="00243E91" w:rsidRPr="00914843" w:rsidRDefault="00243E91" w:rsidP="00243E9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77349DE5" w14:textId="2E8BBEB1" w:rsidR="00243E91" w:rsidRDefault="00243E91" w:rsidP="00243E91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32</w:t>
            </w:r>
          </w:p>
        </w:tc>
      </w:tr>
      <w:tr w:rsidR="00243E91" w:rsidRPr="00914843" w14:paraId="6755EE01" w14:textId="77777777" w:rsidTr="00243E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36C269C1" w14:textId="77777777" w:rsidR="00243E91" w:rsidRPr="00914843" w:rsidRDefault="00243E91" w:rsidP="00243E91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5B5FD812" w14:textId="77777777" w:rsidR="00243E91" w:rsidRPr="00914843" w:rsidRDefault="00243E91" w:rsidP="00243E9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150</w:t>
            </w:r>
          </w:p>
        </w:tc>
        <w:tc>
          <w:tcPr>
            <w:tcW w:w="3425" w:type="dxa"/>
            <w:gridSpan w:val="2"/>
            <w:vAlign w:val="center"/>
          </w:tcPr>
          <w:p w14:paraId="06F104E8" w14:textId="6DDFD8AE" w:rsidR="00243E91" w:rsidRPr="00914843" w:rsidRDefault="00243E91" w:rsidP="00243E91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</w:t>
            </w:r>
            <w:r>
              <w:rPr>
                <w:rFonts w:cs="B Nazanin" w:hint="cs"/>
                <w:b/>
                <w:bCs/>
                <w:szCs w:val="32"/>
                <w:rtl/>
              </w:rPr>
              <w:t>194</w:t>
            </w:r>
          </w:p>
        </w:tc>
      </w:tr>
    </w:tbl>
    <w:p w14:paraId="66987F44" w14:textId="1DD3124D" w:rsidR="00914843" w:rsidRDefault="00914843" w:rsidP="00914843">
      <w:pPr>
        <w:bidi/>
        <w:jc w:val="both"/>
        <w:rPr>
          <w:rFonts w:ascii="Calibri" w:eastAsia="Calibri" w:hAnsi="Calibri" w:cs="B Nazanin"/>
          <w:noProof/>
          <w:szCs w:val="22"/>
          <w:rtl/>
        </w:rPr>
      </w:pPr>
      <w:r w:rsidRPr="00914843">
        <w:rPr>
          <w:rFonts w:cs="B Nazanin"/>
          <w:rtl/>
        </w:rPr>
        <w:br w:type="page"/>
      </w:r>
    </w:p>
    <w:p w14:paraId="4571C6C6" w14:textId="6D3883F4" w:rsidR="000B10A8" w:rsidRDefault="000B10A8" w:rsidP="000B10A8">
      <w:pPr>
        <w:bidi/>
        <w:jc w:val="center"/>
        <w:rPr>
          <w:rFonts w:ascii="Calibri" w:hAnsi="Calibri" w:cs="B Nazanin"/>
          <w:sz w:val="28"/>
          <w:rtl/>
        </w:rPr>
      </w:pPr>
      <w:r w:rsidRPr="000B10A8">
        <w:rPr>
          <w:rFonts w:ascii="Calibri" w:hAnsi="Calibri" w:cs="B Nazanin"/>
          <w:noProof/>
          <w:sz w:val="28"/>
          <w:rtl/>
        </w:rPr>
        <w:lastRenderedPageBreak/>
        <w:drawing>
          <wp:inline distT="0" distB="0" distL="0" distR="0" wp14:anchorId="1A6EE41E" wp14:editId="491F465D">
            <wp:extent cx="6097270" cy="977900"/>
            <wp:effectExtent l="76200" t="76200" r="132080" b="12700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977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2B06A7" w14:textId="158187A0" w:rsidR="000B10A8" w:rsidRDefault="000B10A8" w:rsidP="000B10A8">
      <w:pPr>
        <w:bidi/>
        <w:jc w:val="center"/>
        <w:rPr>
          <w:rFonts w:ascii="Calibri" w:hAnsi="Calibri" w:cs="B Nazanin"/>
          <w:sz w:val="28"/>
          <w:rtl/>
        </w:rPr>
      </w:pPr>
      <w:r w:rsidRPr="000B10A8">
        <w:rPr>
          <w:rFonts w:ascii="Calibri" w:hAnsi="Calibri" w:cs="B Nazanin"/>
          <w:noProof/>
          <w:sz w:val="28"/>
          <w:rtl/>
        </w:rPr>
        <w:drawing>
          <wp:inline distT="0" distB="0" distL="0" distR="0" wp14:anchorId="253CBD9F" wp14:editId="12131D9C">
            <wp:extent cx="6097270" cy="1663700"/>
            <wp:effectExtent l="76200" t="76200" r="132080" b="12700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663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595AF2D" w14:textId="77777777" w:rsidR="000B10A8" w:rsidRPr="00914843" w:rsidRDefault="000B10A8" w:rsidP="000B10A8">
      <w:pPr>
        <w:bidi/>
        <w:jc w:val="both"/>
        <w:rPr>
          <w:rFonts w:ascii="Calibri" w:hAnsi="Calibri" w:cs="B Nazanin"/>
          <w:sz w:val="28"/>
        </w:rPr>
      </w:pPr>
    </w:p>
    <w:p w14:paraId="03574AEB" w14:textId="77777777" w:rsidR="00914843" w:rsidRPr="00914843" w:rsidRDefault="00914843" w:rsidP="00914843">
      <w:pPr>
        <w:bidi/>
        <w:spacing w:line="256" w:lineRule="auto"/>
        <w:rPr>
          <w:rFonts w:ascii="Calibri" w:hAnsi="Calibri" w:cs="B Nazanin"/>
          <w:i/>
          <w:sz w:val="28"/>
          <w:rtl/>
        </w:rPr>
      </w:pPr>
      <m:oMathPara>
        <m:oMath>
          <m:r>
            <w:rPr>
              <w:rFonts w:ascii="Cambria Math" w:hAnsi="Cambria Math" w:cs="B Nazanin"/>
              <w:sz w:val="28"/>
            </w:rPr>
            <m:t>q=100 kgf/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</w:rPr>
                <m:t>m</m:t>
              </m:r>
            </m:e>
            <m:sup>
              <m:r>
                <w:rPr>
                  <w:rFonts w:ascii="Cambria Math" w:hAnsi="Cambria Math" w:cs="B Nazanin"/>
                  <w:sz w:val="28"/>
                </w:rPr>
                <m:t>2</m:t>
              </m:r>
            </m:sup>
          </m:sSup>
        </m:oMath>
      </m:oMathPara>
    </w:p>
    <w:p w14:paraId="46E1CC79" w14:textId="77777777" w:rsidR="00914843" w:rsidRPr="00914843" w:rsidRDefault="00914843" w:rsidP="00914843">
      <w:pPr>
        <w:bidi/>
        <w:rPr>
          <w:rFonts w:cs="B Nazanin"/>
          <w:rtl/>
        </w:rPr>
      </w:pPr>
    </w:p>
    <w:p w14:paraId="5F6E1326" w14:textId="787CDE64" w:rsidR="00914843" w:rsidRDefault="00384C16" w:rsidP="00914843">
      <w:pPr>
        <w:pStyle w:val="Heading3"/>
        <w:bidi/>
        <w:ind w:firstLine="237"/>
        <w:rPr>
          <w:rFonts w:cs="B Nazanin"/>
          <w:rtl/>
        </w:rPr>
      </w:pPr>
      <w:bookmarkStart w:id="8" w:name="_Toc48045424"/>
      <w:bookmarkStart w:id="9" w:name="_Toc48115800"/>
      <w:r>
        <w:rPr>
          <w:rFonts w:cs="B Nazanin" w:hint="cs"/>
          <w:rtl/>
        </w:rPr>
        <w:t>این بار در طبقات بر روی وزن یک متر مربع سقف دال بتنی اضافه خواهد شد.</w:t>
      </w:r>
    </w:p>
    <w:p w14:paraId="1CE186CD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12FD32D4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1693A604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3954A75E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7FA598A9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0EDE9198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0B8433FC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69CB1420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2ECFF7B4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7B5E7354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717B4D88" w14:textId="284EBF86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70164DC5" w14:textId="22B27375" w:rsidR="00337D91" w:rsidRDefault="00337D91" w:rsidP="00337D91">
      <w:pPr>
        <w:bidi/>
        <w:rPr>
          <w:rtl/>
        </w:rPr>
      </w:pPr>
    </w:p>
    <w:p w14:paraId="330410C4" w14:textId="77777777" w:rsidR="00337D91" w:rsidRPr="00337D91" w:rsidRDefault="00337D91" w:rsidP="00337D91">
      <w:pPr>
        <w:bidi/>
        <w:rPr>
          <w:rtl/>
        </w:rPr>
      </w:pPr>
    </w:p>
    <w:p w14:paraId="225A4987" w14:textId="696C95A4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05B5A367" w14:textId="244A4C55" w:rsidR="00384C16" w:rsidRDefault="00384C16" w:rsidP="00384C16">
      <w:pPr>
        <w:bidi/>
        <w:rPr>
          <w:rtl/>
        </w:rPr>
      </w:pPr>
    </w:p>
    <w:p w14:paraId="515F2F45" w14:textId="77777777" w:rsidR="00384C16" w:rsidRPr="00384C16" w:rsidRDefault="00384C16" w:rsidP="00384C16">
      <w:pPr>
        <w:bidi/>
        <w:rPr>
          <w:rtl/>
        </w:rPr>
      </w:pPr>
    </w:p>
    <w:p w14:paraId="7CC381E7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r w:rsidRPr="00914843">
        <w:rPr>
          <w:rFonts w:cs="B Nazanin" w:hint="cs"/>
          <w:rtl/>
        </w:rPr>
        <w:lastRenderedPageBreak/>
        <w:t>جزئیات دیوار اطراف راه پله</w:t>
      </w:r>
      <w:bookmarkEnd w:id="8"/>
      <w:bookmarkEnd w:id="9"/>
    </w:p>
    <w:p w14:paraId="735B6E28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2D36111F" wp14:editId="0E3BAD4E">
            <wp:extent cx="1440381" cy="4001058"/>
            <wp:effectExtent l="0" t="0" r="7620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381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53A929E5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159DDC76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641F4BF1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1FB15BC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721ACB77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08FC7CD6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594DC0BC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16E7BF7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436A03EB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1BB92516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28D0903D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643A466E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2AACD4BC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42</w:t>
            </w:r>
          </w:p>
        </w:tc>
      </w:tr>
      <w:tr w:rsidR="00914843" w:rsidRPr="00914843" w14:paraId="739B5A2B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55251D1F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سیمانی 15</w:t>
            </w:r>
          </w:p>
        </w:tc>
        <w:tc>
          <w:tcPr>
            <w:tcW w:w="1395" w:type="dxa"/>
            <w:vAlign w:val="center"/>
          </w:tcPr>
          <w:p w14:paraId="0BDB046F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150</w:t>
            </w:r>
          </w:p>
        </w:tc>
        <w:tc>
          <w:tcPr>
            <w:tcW w:w="1805" w:type="dxa"/>
            <w:vAlign w:val="center"/>
          </w:tcPr>
          <w:p w14:paraId="6C45C574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14:paraId="4BB4D6A5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195</w:t>
            </w:r>
          </w:p>
        </w:tc>
      </w:tr>
      <w:tr w:rsidR="00914843" w:rsidRPr="00914843" w14:paraId="058130D5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9DF28D8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712EBECE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295AEAF6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1FF4983D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42</w:t>
            </w:r>
          </w:p>
        </w:tc>
      </w:tr>
      <w:tr w:rsidR="00914843" w:rsidRPr="00914843" w14:paraId="1231583E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483B1898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1E2B686C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190</w:t>
            </w:r>
          </w:p>
        </w:tc>
        <w:tc>
          <w:tcPr>
            <w:tcW w:w="3425" w:type="dxa"/>
            <w:gridSpan w:val="2"/>
            <w:vAlign w:val="center"/>
          </w:tcPr>
          <w:p w14:paraId="0251AB9D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279</w:t>
            </w:r>
          </w:p>
        </w:tc>
      </w:tr>
    </w:tbl>
    <w:p w14:paraId="0A0E6419" w14:textId="77777777" w:rsidR="001E5F0A" w:rsidRDefault="001E5F0A" w:rsidP="00914843">
      <w:pPr>
        <w:bidi/>
        <w:rPr>
          <w:rFonts w:cs="B Nazanin"/>
        </w:rPr>
      </w:pPr>
    </w:p>
    <w:p w14:paraId="00004675" w14:textId="77777777" w:rsidR="001E5F0A" w:rsidRDefault="001E5F0A" w:rsidP="001E5F0A">
      <w:pPr>
        <w:bidi/>
        <w:rPr>
          <w:rFonts w:cs="B Nazanin"/>
        </w:rPr>
      </w:pPr>
    </w:p>
    <w:p w14:paraId="5D9BAD76" w14:textId="77777777" w:rsidR="001E5F0A" w:rsidRDefault="001E5F0A" w:rsidP="001E5F0A">
      <w:pPr>
        <w:bidi/>
        <w:rPr>
          <w:rFonts w:cs="B Nazanin"/>
        </w:rPr>
      </w:pPr>
    </w:p>
    <w:p w14:paraId="01EF8590" w14:textId="77777777" w:rsidR="001E5F0A" w:rsidRDefault="001E5F0A" w:rsidP="001E5F0A">
      <w:pPr>
        <w:bidi/>
        <w:rPr>
          <w:rFonts w:cs="B Nazanin"/>
        </w:rPr>
      </w:pPr>
    </w:p>
    <w:p w14:paraId="22A88C37" w14:textId="77777777" w:rsidR="001E5F0A" w:rsidRDefault="001E5F0A" w:rsidP="001E5F0A">
      <w:pPr>
        <w:bidi/>
        <w:rPr>
          <w:rFonts w:cs="B Nazanin"/>
        </w:rPr>
      </w:pPr>
    </w:p>
    <w:p w14:paraId="287C644E" w14:textId="77777777" w:rsidR="001E5F0A" w:rsidRDefault="001E5F0A" w:rsidP="001E5F0A">
      <w:pPr>
        <w:bidi/>
        <w:rPr>
          <w:rFonts w:cs="B Nazanin"/>
        </w:rPr>
      </w:pPr>
    </w:p>
    <w:p w14:paraId="50DEAE34" w14:textId="77777777" w:rsidR="001E5F0A" w:rsidRDefault="001E5F0A" w:rsidP="001E5F0A">
      <w:pPr>
        <w:bidi/>
        <w:rPr>
          <w:rFonts w:cs="B Nazanin"/>
        </w:rPr>
      </w:pPr>
    </w:p>
    <w:p w14:paraId="39BD2490" w14:textId="77777777" w:rsidR="001E5F0A" w:rsidRDefault="001E5F0A" w:rsidP="001E5F0A">
      <w:pPr>
        <w:bidi/>
        <w:rPr>
          <w:rFonts w:cs="B Nazanin"/>
        </w:rPr>
      </w:pPr>
    </w:p>
    <w:p w14:paraId="66D5D129" w14:textId="77777777" w:rsidR="001E5F0A" w:rsidRDefault="001E5F0A" w:rsidP="001E5F0A">
      <w:pPr>
        <w:bidi/>
        <w:rPr>
          <w:rFonts w:cs="B Nazanin"/>
        </w:rPr>
      </w:pPr>
    </w:p>
    <w:p w14:paraId="4B3EF97A" w14:textId="77777777" w:rsidR="001E5F0A" w:rsidRDefault="001E5F0A" w:rsidP="001E5F0A">
      <w:pPr>
        <w:bidi/>
        <w:rPr>
          <w:rFonts w:cs="B Nazanin"/>
        </w:rPr>
      </w:pPr>
    </w:p>
    <w:p w14:paraId="6E362BBF" w14:textId="77777777" w:rsidR="001E5F0A" w:rsidRDefault="001E5F0A" w:rsidP="001E5F0A">
      <w:pPr>
        <w:bidi/>
        <w:rPr>
          <w:rFonts w:cs="B Nazanin"/>
        </w:rPr>
      </w:pPr>
    </w:p>
    <w:p w14:paraId="3D4650AD" w14:textId="77777777" w:rsidR="001E5F0A" w:rsidRDefault="001E5F0A" w:rsidP="001E5F0A">
      <w:pPr>
        <w:bidi/>
        <w:rPr>
          <w:rFonts w:cs="B Nazanin"/>
        </w:rPr>
      </w:pPr>
    </w:p>
    <w:p w14:paraId="6E1F9888" w14:textId="77777777" w:rsidR="001E5F0A" w:rsidRDefault="001E5F0A" w:rsidP="001E5F0A">
      <w:pPr>
        <w:bidi/>
        <w:rPr>
          <w:rFonts w:cs="B Nazanin"/>
        </w:rPr>
      </w:pPr>
    </w:p>
    <w:p w14:paraId="193E4F0D" w14:textId="77777777" w:rsidR="001E5F0A" w:rsidRDefault="001E5F0A" w:rsidP="001E5F0A">
      <w:pPr>
        <w:bidi/>
        <w:rPr>
          <w:rFonts w:cs="B Nazanin"/>
        </w:rPr>
      </w:pPr>
    </w:p>
    <w:p w14:paraId="5F18ED65" w14:textId="77777777" w:rsidR="001E5F0A" w:rsidRDefault="001E5F0A" w:rsidP="001E5F0A">
      <w:pPr>
        <w:bidi/>
        <w:rPr>
          <w:rFonts w:cs="B Nazanin"/>
        </w:rPr>
      </w:pPr>
    </w:p>
    <w:p w14:paraId="38FCA0D7" w14:textId="77777777" w:rsidR="00DF6BF1" w:rsidRPr="00DF6BF1" w:rsidRDefault="00DF6BF1" w:rsidP="00DF6BF1">
      <w:pPr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DF6BF1">
        <w:rPr>
          <w:rFonts w:cs="B Nazanin"/>
          <w:b/>
          <w:bCs/>
          <w:sz w:val="36"/>
          <w:szCs w:val="28"/>
          <w:rtl/>
          <w:lang w:bidi="fa-IR"/>
        </w:rPr>
        <w:lastRenderedPageBreak/>
        <w:t>بار محاسبات</w:t>
      </w:r>
      <w:r w:rsidRPr="00DF6BF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DF6BF1">
        <w:rPr>
          <w:rFonts w:cs="B Nazanin"/>
          <w:b/>
          <w:bCs/>
          <w:sz w:val="36"/>
          <w:szCs w:val="28"/>
          <w:rtl/>
          <w:lang w:bidi="fa-IR"/>
        </w:rPr>
        <w:t xml:space="preserve"> جان پناه</w:t>
      </w:r>
    </w:p>
    <w:p w14:paraId="4EB32D26" w14:textId="77777777" w:rsidR="00DF6BF1" w:rsidRDefault="00DF6BF1" w:rsidP="00DF6BF1">
      <w:pPr>
        <w:bidi/>
        <w:jc w:val="center"/>
        <w:rPr>
          <w:rFonts w:cs="B Nazanin"/>
          <w:sz w:val="36"/>
          <w:rtl/>
          <w:lang w:bidi="fa-IR"/>
        </w:rPr>
      </w:pPr>
      <w:r>
        <w:rPr>
          <w:noProof/>
        </w:rPr>
        <w:drawing>
          <wp:inline distT="0" distB="0" distL="0" distR="0" wp14:anchorId="32C9EA8F" wp14:editId="0738496B">
            <wp:extent cx="5029200" cy="3629025"/>
            <wp:effectExtent l="0" t="0" r="0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7EADD" w14:textId="77777777" w:rsidR="00DF6BF1" w:rsidRDefault="00DF6BF1" w:rsidP="00DF6BF1">
      <w:pPr>
        <w:bidi/>
        <w:jc w:val="center"/>
        <w:rPr>
          <w:noProof/>
          <w:rtl/>
        </w:rPr>
      </w:pPr>
      <w:r w:rsidRPr="003050BF">
        <w:rPr>
          <w:noProof/>
          <w:rtl/>
        </w:rPr>
        <w:drawing>
          <wp:inline distT="0" distB="0" distL="0" distR="0" wp14:anchorId="15653CB4" wp14:editId="67D68D05">
            <wp:extent cx="5731510" cy="1614170"/>
            <wp:effectExtent l="0" t="0" r="2540" b="5080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9F4E1" w14:textId="77777777" w:rsidR="00DF6BF1" w:rsidRDefault="00DF6BF1" w:rsidP="00DF6BF1">
      <w:pPr>
        <w:bidi/>
        <w:jc w:val="center"/>
        <w:rPr>
          <w:rFonts w:cs="B Nazanin"/>
          <w:sz w:val="36"/>
          <w:rtl/>
          <w:lang w:bidi="fa-IR"/>
        </w:rPr>
      </w:pPr>
    </w:p>
    <w:p w14:paraId="0E14385A" w14:textId="10B56E85" w:rsidR="00DF6BF1" w:rsidRPr="00C1667D" w:rsidRDefault="00DF6BF1" w:rsidP="00DF6BF1">
      <w:pPr>
        <w:pStyle w:val="ListParagraph"/>
        <w:jc w:val="center"/>
        <w:rPr>
          <w:rFonts w:cs="B Nazanin"/>
          <w:b/>
          <w:bCs/>
          <w:szCs w:val="28"/>
          <w:rtl/>
        </w:rPr>
      </w:pPr>
      <m:oMathPara>
        <m:oMath>
          <m:r>
            <w:rPr>
              <w:rFonts w:ascii="Cambria Math" w:hAnsi="Cambria Math" w:cs="B Nazanin"/>
              <w:szCs w:val="28"/>
            </w:rPr>
            <m:t>q=205×1.0=205 Kg/m</m:t>
          </m:r>
        </m:oMath>
      </m:oMathPara>
    </w:p>
    <w:p w14:paraId="38C29BA7" w14:textId="77777777" w:rsidR="00DF6BF1" w:rsidRDefault="00DF6BF1" w:rsidP="00DF6BF1">
      <w:pPr>
        <w:bidi/>
        <w:jc w:val="center"/>
        <w:rPr>
          <w:rFonts w:cs="B Nazanin"/>
          <w:sz w:val="36"/>
          <w:rtl/>
          <w:lang w:bidi="fa-IR"/>
        </w:rPr>
      </w:pPr>
    </w:p>
    <w:p w14:paraId="1CDA3009" w14:textId="77777777" w:rsidR="00DF6BF1" w:rsidRDefault="00DF6BF1" w:rsidP="00DF6BF1">
      <w:pPr>
        <w:bidi/>
        <w:jc w:val="center"/>
        <w:rPr>
          <w:rFonts w:cs="B Nazanin"/>
          <w:sz w:val="36"/>
          <w:rtl/>
          <w:lang w:bidi="fa-IR"/>
        </w:rPr>
      </w:pPr>
      <w:r w:rsidRPr="003050BF">
        <w:rPr>
          <w:rFonts w:cs="B Nazanin"/>
          <w:noProof/>
          <w:sz w:val="36"/>
          <w:rtl/>
        </w:rPr>
        <w:drawing>
          <wp:inline distT="0" distB="0" distL="0" distR="0" wp14:anchorId="2CECEB88" wp14:editId="18149DC5">
            <wp:extent cx="5731510" cy="1400175"/>
            <wp:effectExtent l="0" t="0" r="2540" b="9525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17EFD" w14:textId="77777777" w:rsidR="00DF6BF1" w:rsidRDefault="00DF6BF1" w:rsidP="00DF6BF1">
      <w:pPr>
        <w:bidi/>
        <w:jc w:val="center"/>
        <w:rPr>
          <w:rFonts w:cs="B Nazanin"/>
          <w:sz w:val="36"/>
          <w:rtl/>
          <w:lang w:bidi="fa-IR"/>
        </w:rPr>
      </w:pPr>
    </w:p>
    <w:p w14:paraId="1221B92F" w14:textId="425F5503" w:rsidR="00DF6BF1" w:rsidRPr="00C1667D" w:rsidRDefault="00DF6BF1" w:rsidP="00DF6BF1">
      <w:pPr>
        <w:pStyle w:val="ListParagraph"/>
        <w:jc w:val="center"/>
        <w:rPr>
          <w:rFonts w:cs="B Nazanin"/>
          <w:b/>
          <w:bCs/>
          <w:szCs w:val="28"/>
          <w:rtl/>
        </w:rPr>
      </w:pPr>
      <m:oMathPara>
        <m:oMath>
          <m:r>
            <w:rPr>
              <w:rFonts w:ascii="Cambria Math" w:hAnsi="Cambria Math" w:cs="B Nazanin"/>
              <w:szCs w:val="28"/>
            </w:rPr>
            <m:t>q=155×1.0=155 Kg/m</m:t>
          </m:r>
        </m:oMath>
      </m:oMathPara>
    </w:p>
    <w:p w14:paraId="0A12EA77" w14:textId="066B57EE" w:rsidR="00154C9C" w:rsidRPr="00914843" w:rsidRDefault="00914843" w:rsidP="001E5F0A">
      <w:pPr>
        <w:bidi/>
        <w:rPr>
          <w:rFonts w:cs="B Nazanin"/>
          <w:rtl/>
        </w:rPr>
      </w:pPr>
      <w:r w:rsidRPr="00914843">
        <w:rPr>
          <w:rFonts w:cs="B Nazanin"/>
          <w:rtl/>
        </w:rPr>
        <w:br w:type="page"/>
      </w:r>
    </w:p>
    <w:p w14:paraId="12B99A98" w14:textId="77777777" w:rsidR="00B91D19" w:rsidRDefault="000307F3" w:rsidP="00CE7A66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و) بارگذاری آسانسور</w:t>
      </w:r>
    </w:p>
    <w:p w14:paraId="756C7801" w14:textId="77777777" w:rsidR="006C078D" w:rsidRDefault="006C078D" w:rsidP="00CE7A66">
      <w:pPr>
        <w:bidi/>
        <w:spacing w:line="360" w:lineRule="auto"/>
        <w:rPr>
          <w:rFonts w:cs="B Nazanin"/>
          <w:b/>
          <w:bCs/>
          <w:szCs w:val="28"/>
          <w:rtl/>
        </w:rPr>
      </w:pPr>
      <w:r>
        <w:rPr>
          <w:rFonts w:cs="B Nazanin" w:hint="cs"/>
          <w:bCs/>
          <w:szCs w:val="28"/>
          <w:rtl/>
        </w:rPr>
        <w:t>نحوه اعمال بار آسانسور:</w:t>
      </w:r>
    </w:p>
    <w:p w14:paraId="5D44C6CE" w14:textId="77777777" w:rsidR="006C078D" w:rsidRDefault="006C078D" w:rsidP="00CE7A66">
      <w:pPr>
        <w:bidi/>
        <w:spacing w:line="360" w:lineRule="auto"/>
        <w:jc w:val="both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بار آسانسور را به چهار گروه اطراف آن در طبقه بام اختصاص می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دهیم که مقادیر آنها نیز بصورت زیر محاسبه می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گردد:</w:t>
      </w:r>
    </w:p>
    <w:p w14:paraId="328BC433" w14:textId="77777777" w:rsidR="006C078D" w:rsidRPr="008E72CE" w:rsidRDefault="006C078D" w:rsidP="00CE7A66">
      <w:pPr>
        <w:tabs>
          <w:tab w:val="left" w:pos="5320"/>
        </w:tabs>
        <w:bidi/>
        <w:spacing w:line="360" w:lineRule="auto"/>
        <w:rPr>
          <w:rFonts w:cs="B Nazanin"/>
          <w:i/>
          <w:sz w:val="32"/>
          <w:szCs w:val="32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بتنی سکوی مرده بار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 : 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بتن مخصوص وزن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ضخامت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>×(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مساحت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>)</m:t>
          </m:r>
        </m:oMath>
      </m:oMathPara>
    </w:p>
    <w:p w14:paraId="36F29991" w14:textId="30BFCF00" w:rsidR="006C078D" w:rsidRPr="0010524D" w:rsidRDefault="0010524D" w:rsidP="003F2EE6">
      <w:pPr>
        <w:tabs>
          <w:tab w:val="left" w:pos="5320"/>
        </w:tabs>
        <w:bidi/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بتنی سکوی مرده بار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 : 2500×0.15×(3×1.8)=2025 </m:t>
          </m:r>
          <m:r>
            <w:rPr>
              <w:rFonts w:ascii="Cambria Math" w:hAnsi="Cambria Math" w:cs="B Nazanin"/>
              <w:sz w:val="32"/>
              <w:szCs w:val="32"/>
            </w:rPr>
            <m:t>kgf</m:t>
          </m:r>
        </m:oMath>
      </m:oMathPara>
    </w:p>
    <w:p w14:paraId="13FA1CA1" w14:textId="77777777" w:rsidR="006C078D" w:rsidRPr="00AD724C" w:rsidRDefault="006C078D" w:rsidP="00CE7A66">
      <w:pPr>
        <w:tabs>
          <w:tab w:val="left" w:pos="5320"/>
        </w:tabs>
        <w:bidi/>
        <w:spacing w:line="360" w:lineRule="auto"/>
        <w:rPr>
          <w:rFonts w:cs="B Nazanin"/>
          <w:i/>
          <w:sz w:val="32"/>
          <w:szCs w:val="32"/>
          <w:rtl/>
        </w:rPr>
      </w:pPr>
    </w:p>
    <w:p w14:paraId="7D2914DE" w14:textId="77777777" w:rsidR="006C078D" w:rsidRPr="008E72CE" w:rsidRDefault="006C078D" w:rsidP="00865673">
      <w:pPr>
        <w:tabs>
          <w:tab w:val="left" w:pos="5320"/>
        </w:tabs>
        <w:bidi/>
        <w:spacing w:line="360" w:lineRule="auto"/>
        <w:jc w:val="center"/>
        <w:rPr>
          <w:rFonts w:cs="B Nazanin"/>
          <w:i/>
          <w:sz w:val="32"/>
          <w:szCs w:val="32"/>
          <w:rtl/>
        </w:rPr>
      </w:pPr>
      <w:r>
        <w:rPr>
          <w:noProof/>
        </w:rPr>
        <w:drawing>
          <wp:inline distT="0" distB="0" distL="0" distR="0" wp14:anchorId="2274310D" wp14:editId="49A8B1F1">
            <wp:extent cx="4976437" cy="2984429"/>
            <wp:effectExtent l="0" t="0" r="0" b="6985"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979064" cy="298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27452" w14:textId="77777777" w:rsidR="006C078D" w:rsidRPr="0063219C" w:rsidRDefault="006C078D" w:rsidP="00CE7A66">
      <w:pPr>
        <w:tabs>
          <w:tab w:val="left" w:pos="5320"/>
        </w:tabs>
        <w:spacing w:line="360" w:lineRule="auto"/>
        <w:jc w:val="center"/>
        <w:rPr>
          <w:rFonts w:cs="B Nazanin"/>
          <w:b/>
          <w:bCs/>
          <w:sz w:val="32"/>
          <w:szCs w:val="32"/>
          <w:rtl/>
        </w:rPr>
      </w:pPr>
      <w:r w:rsidRPr="0063219C">
        <w:rPr>
          <w:rFonts w:cs="B Nazanin" w:hint="cs"/>
          <w:b/>
          <w:bCs/>
          <w:sz w:val="32"/>
          <w:szCs w:val="32"/>
          <w:rtl/>
        </w:rPr>
        <w:t xml:space="preserve">بار مرده تجهیزات آسانسور  </w:t>
      </w:r>
      <m:oMath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1500×2=3000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5B054860" w14:textId="77777777" w:rsidR="006C078D" w:rsidRDefault="006C078D" w:rsidP="00CE7A66">
      <w:pPr>
        <w:tabs>
          <w:tab w:val="left" w:pos="5320"/>
        </w:tabs>
        <w:bidi/>
        <w:spacing w:line="360" w:lineRule="auto"/>
        <w:jc w:val="both"/>
        <w:rPr>
          <w:rFonts w:cs="B Nazanin"/>
          <w:i/>
          <w:sz w:val="32"/>
          <w:szCs w:val="32"/>
          <w:rtl/>
        </w:rPr>
      </w:pPr>
      <w:r>
        <w:rPr>
          <w:rFonts w:cs="B Nazanin" w:hint="cs"/>
          <w:i/>
          <w:sz w:val="32"/>
          <w:szCs w:val="32"/>
          <w:rtl/>
        </w:rPr>
        <w:t>ضریب ضربه طبق بند زیر مبحث ششم برابر 2 می</w:t>
      </w:r>
      <w:r>
        <w:rPr>
          <w:rFonts w:cs="B Nazanin"/>
          <w:i/>
          <w:sz w:val="32"/>
          <w:szCs w:val="32"/>
          <w:rtl/>
        </w:rPr>
        <w:softHyphen/>
      </w:r>
      <w:r>
        <w:rPr>
          <w:rFonts w:cs="B Nazanin" w:hint="cs"/>
          <w:i/>
          <w:sz w:val="32"/>
          <w:szCs w:val="32"/>
          <w:rtl/>
        </w:rPr>
        <w:t>باشد.</w:t>
      </w:r>
    </w:p>
    <w:p w14:paraId="74B67BDD" w14:textId="77777777" w:rsidR="006C078D" w:rsidRPr="008D4A34" w:rsidRDefault="006C078D" w:rsidP="00CE7A66">
      <w:pPr>
        <w:tabs>
          <w:tab w:val="left" w:pos="5320"/>
        </w:tabs>
        <w:bidi/>
        <w:spacing w:line="360" w:lineRule="auto"/>
        <w:jc w:val="center"/>
        <w:rPr>
          <w:rFonts w:cs="B Nazanin"/>
          <w:i/>
          <w:sz w:val="32"/>
          <w:szCs w:val="32"/>
          <w:rtl/>
        </w:rPr>
      </w:pPr>
      <w:r>
        <w:rPr>
          <w:noProof/>
        </w:rPr>
        <w:drawing>
          <wp:inline distT="0" distB="0" distL="0" distR="0" wp14:anchorId="01FEEB5B" wp14:editId="2B97BBD4">
            <wp:extent cx="5353050" cy="1057275"/>
            <wp:effectExtent l="0" t="0" r="0" b="9525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ACA32" w14:textId="3E0CBFD6" w:rsidR="006C078D" w:rsidRPr="0063219C" w:rsidRDefault="006C078D" w:rsidP="003F2EE6">
      <w:pPr>
        <w:tabs>
          <w:tab w:val="left" w:pos="5320"/>
        </w:tabs>
        <w:bidi/>
        <w:spacing w:line="360" w:lineRule="auto"/>
        <w:jc w:val="right"/>
        <w:rPr>
          <w:rFonts w:cs="B Nazanin"/>
          <w:b/>
          <w:bCs/>
          <w:i/>
          <w:sz w:val="32"/>
          <w:szCs w:val="32"/>
          <w:rtl/>
        </w:rPr>
      </w:pPr>
      <w:r w:rsidRPr="0063219C">
        <w:rPr>
          <w:rFonts w:cs="B Nazanin" w:hint="cs"/>
          <w:b/>
          <w:bCs/>
          <w:sz w:val="32"/>
          <w:szCs w:val="32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32"/>
            <w:szCs w:val="32"/>
            <w:rtl/>
          </w:rPr>
          <m:t xml:space="preserve"> گاه تکیه هر مرده بار</m:t>
        </m:r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</m:t>
        </m:r>
        <m:f>
          <m:fPr>
            <m:ctrlPr>
              <w:rPr>
                <w:rFonts w:ascii="Cambria Math" w:hAnsi="Cambria Math" w:cs="B Nazanin"/>
                <w:b/>
                <w:b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B Nazanin"/>
                <w:sz w:val="32"/>
                <w:szCs w:val="32"/>
              </w:rPr>
              <m:t>2025+3000</m:t>
            </m:r>
          </m:num>
          <m:den>
            <m:r>
              <w:rPr>
                <w:rFonts w:ascii="Cambria Math" w:hAnsi="Cambria Math" w:cs="B Nazanin"/>
                <w:sz w:val="32"/>
                <w:szCs w:val="32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=1256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73EB8BD8" w14:textId="77777777" w:rsidR="006C078D" w:rsidRDefault="006C078D" w:rsidP="00CE7A66">
      <w:pPr>
        <w:bidi/>
        <w:spacing w:line="360" w:lineRule="auto"/>
        <w:rPr>
          <w:rFonts w:cs="B Nazanin"/>
          <w:szCs w:val="28"/>
        </w:rPr>
      </w:pPr>
    </w:p>
    <w:p w14:paraId="2E60D9B4" w14:textId="77777777" w:rsidR="006C078D" w:rsidRPr="002A5E56" w:rsidRDefault="002A5E56" w:rsidP="00865673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آسانسور ظرفیت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 :</m:t>
          </m:r>
          <m:d>
            <m:dPr>
              <m:ctrlPr>
                <w:rPr>
                  <w:rFonts w:ascii="Cambria Math" w:hAnsi="Cambria Math" w:cs="B Nazanin"/>
                  <w:b/>
                  <w:bCs/>
                  <w:sz w:val="32"/>
                  <w:szCs w:val="32"/>
                </w:rPr>
              </m:ctrlPr>
            </m:dPr>
            <m:e>
              <m:r>
                <w:rPr>
                  <w:rFonts w:ascii="Cambria Math" w:hAnsi="Cambria Math" w:cs="B Nazanin"/>
                  <w:sz w:val="32"/>
                  <w:szCs w:val="32"/>
                </w:rPr>
                <m:t>7×75</m:t>
              </m:r>
            </m:e>
          </m:d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×2=1050 </m:t>
          </m:r>
          <m:r>
            <w:rPr>
              <w:rFonts w:ascii="Cambria Math" w:hAnsi="Cambria Math" w:cs="B Nazanin"/>
              <w:sz w:val="32"/>
              <w:szCs w:val="32"/>
            </w:rPr>
            <m:t>kgf</m:t>
          </m:r>
        </m:oMath>
      </m:oMathPara>
    </w:p>
    <w:p w14:paraId="548C8829" w14:textId="73FCB7BC" w:rsidR="006C078D" w:rsidRPr="002A5E56" w:rsidRDefault="006C078D" w:rsidP="003F2EE6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w:r w:rsidRPr="002A5E56">
        <w:rPr>
          <w:rFonts w:cs="B Nazanin" w:hint="cs"/>
          <w:b/>
          <w:bCs/>
          <w:sz w:val="32"/>
          <w:szCs w:val="32"/>
          <w:rtl/>
        </w:rPr>
        <w:t xml:space="preserve"> بار زنده ناشی از تردد افراد در موتورخانه  </w:t>
      </w:r>
      <m:oMath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200×(3×1.8)=1080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2E506875" w14:textId="0364094B" w:rsidR="006C078D" w:rsidRPr="002A5E56" w:rsidRDefault="006C078D" w:rsidP="003F2EE6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w:r w:rsidRPr="002A5E56">
        <w:rPr>
          <w:rFonts w:cs="B Nazanin" w:hint="cs"/>
          <w:b/>
          <w:bCs/>
          <w:sz w:val="32"/>
          <w:szCs w:val="32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32"/>
            <w:szCs w:val="32"/>
            <w:rtl/>
          </w:rPr>
          <m:t xml:space="preserve"> کف بر وارد زنده بار</m:t>
        </m:r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1050+1080=2130 </m:t>
        </m:r>
        <m:r>
          <w:rPr>
            <w:rFonts w:ascii="Cambria Math" w:hAnsi="Cambria Math" w:cs="B Nazanin"/>
            <w:sz w:val="32"/>
            <w:szCs w:val="32"/>
          </w:rPr>
          <m:t>kgf&gt;1944 Kgf</m:t>
        </m:r>
      </m:oMath>
    </w:p>
    <w:p w14:paraId="5DC428FE" w14:textId="3EEF899F" w:rsidR="006C078D" w:rsidRPr="002A5E56" w:rsidRDefault="006C078D" w:rsidP="003F2EE6">
      <w:pPr>
        <w:spacing w:line="360" w:lineRule="auto"/>
        <w:rPr>
          <w:rFonts w:cs="B Nazanin"/>
          <w:b/>
          <w:bCs/>
          <w:szCs w:val="28"/>
        </w:rPr>
      </w:pPr>
      <w:r w:rsidRPr="002A5E56">
        <w:rPr>
          <w:rFonts w:cs="B Nazanin" w:hint="cs"/>
          <w:b/>
          <w:bCs/>
          <w:sz w:val="32"/>
          <w:szCs w:val="32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32"/>
            <w:szCs w:val="32"/>
            <w:rtl/>
          </w:rPr>
          <m:t xml:space="preserve"> آسانسور سکوی طرفین در گاه تکیه هر زنده بار</m:t>
        </m:r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</m:t>
        </m:r>
        <m:f>
          <m:fPr>
            <m:ctrlPr>
              <w:rPr>
                <w:rFonts w:ascii="Cambria Math" w:hAnsi="Cambria Math" w:cs="B Nazanin"/>
                <w:b/>
                <w:b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B Nazanin"/>
                <w:sz w:val="32"/>
                <w:szCs w:val="32"/>
              </w:rPr>
              <m:t>2130</m:t>
            </m:r>
          </m:num>
          <m:den>
            <m:r>
              <w:rPr>
                <w:rFonts w:ascii="Cambria Math" w:hAnsi="Cambria Math" w:cs="B Nazanin"/>
                <w:sz w:val="32"/>
                <w:szCs w:val="32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=532.5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56D151EF" w14:textId="0DCA1B24" w:rsidR="00B1333C" w:rsidRPr="00D829BC" w:rsidRDefault="00277532" w:rsidP="00D829BC">
      <w:pPr>
        <w:tabs>
          <w:tab w:val="left" w:pos="5320"/>
        </w:tabs>
        <w:spacing w:line="360" w:lineRule="auto"/>
        <w:rPr>
          <w:rFonts w:cs="B Nazanin"/>
          <w:b/>
          <w:bCs/>
          <w:sz w:val="32"/>
          <w:szCs w:val="32"/>
          <w:rtl/>
        </w:rPr>
      </w:pPr>
      <w:r w:rsidRPr="002A5E56">
        <w:rPr>
          <w:rFonts w:cs="B Nazanin" w:hint="cs"/>
          <w:b/>
          <w:bCs/>
          <w:sz w:val="32"/>
          <w:szCs w:val="32"/>
          <w:rtl/>
        </w:rPr>
        <w:t>بار زنده حداقل</w:t>
      </w:r>
      <m:oMath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>: 360×</m:t>
        </m:r>
        <m:d>
          <m:dPr>
            <m:ctrlPr>
              <w:rPr>
                <w:rFonts w:ascii="Cambria Math" w:hAnsi="Cambria Math" w:cs="B Nazanin"/>
                <w:sz w:val="32"/>
                <w:szCs w:val="32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B Nazanin"/>
                <w:sz w:val="32"/>
                <w:szCs w:val="32"/>
              </w:rPr>
              <m:t>3×1.8</m:t>
            </m:r>
          </m:e>
        </m:d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=1944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1DF572DC" w14:textId="086FF922" w:rsidR="00D829BC" w:rsidRDefault="00C66F3F" w:rsidP="00D829BC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C66F3F">
        <w:rPr>
          <w:noProof/>
        </w:rPr>
        <w:t xml:space="preserve"> </w:t>
      </w:r>
      <w:r w:rsidR="00D829BC">
        <w:rPr>
          <w:rFonts w:cs="B Nazanin" w:hint="cs"/>
          <w:b/>
          <w:bCs/>
          <w:sz w:val="36"/>
          <w:szCs w:val="28"/>
          <w:rtl/>
          <w:lang w:bidi="fa-IR"/>
        </w:rPr>
        <w:t>و) بارگذاری راه پله</w:t>
      </w:r>
    </w:p>
    <w:p w14:paraId="5A30B574" w14:textId="77777777" w:rsidR="00EB73DD" w:rsidRDefault="00EB73DD" w:rsidP="00EB73DD">
      <w:pPr>
        <w:bidi/>
        <w:spacing w:line="360" w:lineRule="auto"/>
        <w:jc w:val="both"/>
        <w:rPr>
          <w:rFonts w:cs="B Nazanin"/>
          <w:b/>
          <w:szCs w:val="28"/>
          <w:rtl/>
        </w:rPr>
      </w:pPr>
      <w:r w:rsidRPr="001D59CE">
        <w:rPr>
          <w:rFonts w:cs="B Nazanin"/>
          <w:szCs w:val="28"/>
          <w:rtl/>
        </w:rPr>
        <w:t>بار مرده پله ناش</w:t>
      </w:r>
      <w:r w:rsidRPr="001D59CE">
        <w:rPr>
          <w:rFonts w:cs="B Nazanin" w:hint="cs"/>
          <w:szCs w:val="28"/>
          <w:rtl/>
        </w:rPr>
        <w:t>ی</w:t>
      </w:r>
      <w:r w:rsidRPr="001D59CE">
        <w:rPr>
          <w:rFonts w:cs="B Nazanin"/>
          <w:szCs w:val="28"/>
          <w:rtl/>
        </w:rPr>
        <w:t xml:space="preserve"> از عوامل ز</w:t>
      </w:r>
      <w:r w:rsidRPr="001D59CE">
        <w:rPr>
          <w:rFonts w:cs="B Nazanin" w:hint="cs"/>
          <w:szCs w:val="28"/>
          <w:rtl/>
        </w:rPr>
        <w:t>یر</w:t>
      </w:r>
      <w:r w:rsidRPr="001D59CE">
        <w:rPr>
          <w:rFonts w:cs="B Nazanin"/>
          <w:szCs w:val="28"/>
          <w:rtl/>
        </w:rPr>
        <w:t xml:space="preserve"> م</w:t>
      </w:r>
      <w:r w:rsidRPr="001D59CE">
        <w:rPr>
          <w:rFonts w:cs="B Nazanin" w:hint="cs"/>
          <w:szCs w:val="28"/>
          <w:rtl/>
        </w:rPr>
        <w:t>ی</w:t>
      </w:r>
      <w:r w:rsidRPr="001D59CE">
        <w:rPr>
          <w:rFonts w:cs="B Nazanin"/>
          <w:szCs w:val="28"/>
          <w:rtl/>
        </w:rPr>
        <w:t xml:space="preserve"> باشد:</w:t>
      </w:r>
    </w:p>
    <w:p w14:paraId="19ADF7F6" w14:textId="77777777" w:rsidR="00EB73DD" w:rsidRDefault="00EB73DD" w:rsidP="00EB73DD">
      <w:pPr>
        <w:bidi/>
        <w:spacing w:line="360" w:lineRule="auto"/>
        <w:jc w:val="center"/>
        <w:rPr>
          <w:rFonts w:cs="B Nazanin"/>
          <w:b/>
          <w:szCs w:val="28"/>
          <w:rtl/>
        </w:rPr>
      </w:pPr>
      <w:r w:rsidRPr="00441F48">
        <w:rPr>
          <w:rFonts w:cs="B Nazanin"/>
          <w:b/>
          <w:noProof/>
          <w:szCs w:val="28"/>
          <w:rtl/>
        </w:rPr>
        <w:drawing>
          <wp:inline distT="0" distB="0" distL="0" distR="0" wp14:anchorId="37F429EA" wp14:editId="2CF8BED7">
            <wp:extent cx="5731510" cy="1639570"/>
            <wp:effectExtent l="0" t="0" r="254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E6385" w14:textId="77777777" w:rsidR="00EB73DD" w:rsidRDefault="00EB73DD" w:rsidP="00EB73DD">
      <w:pPr>
        <w:bidi/>
        <w:spacing w:line="360" w:lineRule="auto"/>
        <w:jc w:val="both"/>
        <w:rPr>
          <w:rFonts w:cs="B Nazanin"/>
          <w:b/>
          <w:szCs w:val="28"/>
          <w:rtl/>
        </w:rPr>
      </w:pPr>
      <w:r w:rsidRPr="00441F48">
        <w:rPr>
          <w:rFonts w:cs="B Nazanin"/>
          <w:szCs w:val="28"/>
          <w:rtl/>
        </w:rPr>
        <w:t>در شکل ها</w:t>
      </w:r>
      <w:r w:rsidRPr="00441F48">
        <w:rPr>
          <w:rFonts w:cs="B Nazanin" w:hint="cs"/>
          <w:szCs w:val="28"/>
          <w:rtl/>
        </w:rPr>
        <w:t>ی</w:t>
      </w:r>
      <w:r w:rsidRPr="00441F48">
        <w:rPr>
          <w:rFonts w:cs="B Nazanin"/>
          <w:szCs w:val="28"/>
          <w:rtl/>
        </w:rPr>
        <w:t xml:space="preserve"> ز</w:t>
      </w:r>
      <w:r w:rsidRPr="00441F48">
        <w:rPr>
          <w:rFonts w:cs="B Nazanin" w:hint="cs"/>
          <w:szCs w:val="28"/>
          <w:rtl/>
        </w:rPr>
        <w:t>یر،</w:t>
      </w:r>
      <w:r w:rsidRPr="00441F48">
        <w:rPr>
          <w:rFonts w:cs="B Nazanin"/>
          <w:szCs w:val="28"/>
          <w:rtl/>
        </w:rPr>
        <w:t xml:space="preserve"> جزئ</w:t>
      </w:r>
      <w:r w:rsidRPr="00441F48">
        <w:rPr>
          <w:rFonts w:cs="B Nazanin" w:hint="cs"/>
          <w:szCs w:val="28"/>
          <w:rtl/>
        </w:rPr>
        <w:t>یات</w:t>
      </w:r>
      <w:r w:rsidRPr="00441F48">
        <w:rPr>
          <w:rFonts w:cs="B Nazanin"/>
          <w:szCs w:val="28"/>
          <w:rtl/>
        </w:rPr>
        <w:t xml:space="preserve"> هر </w:t>
      </w:r>
      <w:r w:rsidRPr="00441F48">
        <w:rPr>
          <w:rFonts w:cs="B Nazanin" w:hint="cs"/>
          <w:szCs w:val="28"/>
          <w:rtl/>
        </w:rPr>
        <w:t>یک</w:t>
      </w:r>
      <w:r w:rsidRPr="00441F48">
        <w:rPr>
          <w:rFonts w:cs="B Nazanin"/>
          <w:szCs w:val="28"/>
          <w:rtl/>
        </w:rPr>
        <w:t xml:space="preserve"> از قسمت ها</w:t>
      </w:r>
      <w:r w:rsidRPr="00441F48">
        <w:rPr>
          <w:rFonts w:cs="B Nazanin" w:hint="cs"/>
          <w:szCs w:val="28"/>
          <w:rtl/>
        </w:rPr>
        <w:t>ی</w:t>
      </w:r>
      <w:r w:rsidRPr="00441F48">
        <w:rPr>
          <w:rFonts w:cs="B Nazanin"/>
          <w:szCs w:val="28"/>
          <w:rtl/>
        </w:rPr>
        <w:t xml:space="preserve"> فوق در راه پله ساختمان پروژه نشان داده شده است. با استفاده از ا</w:t>
      </w:r>
      <w:r w:rsidRPr="00441F48">
        <w:rPr>
          <w:rFonts w:cs="B Nazanin" w:hint="cs"/>
          <w:szCs w:val="28"/>
          <w:rtl/>
        </w:rPr>
        <w:t>ین</w:t>
      </w:r>
      <w:r w:rsidRPr="00441F48">
        <w:rPr>
          <w:rFonts w:cs="B Nazanin"/>
          <w:szCs w:val="28"/>
          <w:rtl/>
        </w:rPr>
        <w:t xml:space="preserve"> جزئ</w:t>
      </w:r>
      <w:r w:rsidRPr="00441F48">
        <w:rPr>
          <w:rFonts w:cs="B Nazanin" w:hint="cs"/>
          <w:szCs w:val="28"/>
          <w:rtl/>
        </w:rPr>
        <w:t>یات</w:t>
      </w:r>
      <w:r w:rsidRPr="00441F48">
        <w:rPr>
          <w:rFonts w:cs="B Nazanin"/>
          <w:szCs w:val="28"/>
          <w:rtl/>
        </w:rPr>
        <w:t xml:space="preserve"> م</w:t>
      </w:r>
      <w:r w:rsidRPr="00441F48">
        <w:rPr>
          <w:rFonts w:cs="B Nazanin" w:hint="cs"/>
          <w:szCs w:val="28"/>
          <w:rtl/>
        </w:rPr>
        <w:t>ی</w:t>
      </w:r>
      <w:r w:rsidRPr="00441F48">
        <w:rPr>
          <w:rFonts w:cs="B Nazanin"/>
          <w:szCs w:val="28"/>
          <w:rtl/>
        </w:rPr>
        <w:t xml:space="preserve"> توان</w:t>
      </w:r>
      <w:r w:rsidRPr="00441F48">
        <w:rPr>
          <w:rFonts w:cs="B Nazanin" w:hint="cs"/>
          <w:szCs w:val="28"/>
          <w:rtl/>
        </w:rPr>
        <w:t>یم</w:t>
      </w:r>
      <w:r w:rsidRPr="00441F48">
        <w:rPr>
          <w:rFonts w:cs="B Nazanin"/>
          <w:szCs w:val="28"/>
          <w:rtl/>
        </w:rPr>
        <w:t xml:space="preserve"> بار</w:t>
      </w:r>
      <w:r w:rsidRPr="00441F48">
        <w:rPr>
          <w:rtl/>
        </w:rPr>
        <w:t xml:space="preserve"> </w:t>
      </w:r>
      <w:r w:rsidRPr="00441F48">
        <w:rPr>
          <w:rFonts w:cs="B Nazanin"/>
          <w:szCs w:val="28"/>
          <w:rtl/>
        </w:rPr>
        <w:t xml:space="preserve">مرده واحد سطح هر </w:t>
      </w:r>
      <w:r w:rsidRPr="00441F48">
        <w:rPr>
          <w:rFonts w:cs="B Nazanin" w:hint="cs"/>
          <w:szCs w:val="28"/>
          <w:rtl/>
        </w:rPr>
        <w:t>یک</w:t>
      </w:r>
      <w:r w:rsidRPr="00441F48">
        <w:rPr>
          <w:rFonts w:cs="B Nazanin"/>
          <w:szCs w:val="28"/>
          <w:rtl/>
        </w:rPr>
        <w:t xml:space="preserve"> از قسمت ها</w:t>
      </w:r>
      <w:r w:rsidRPr="00441F48">
        <w:rPr>
          <w:rFonts w:cs="B Nazanin" w:hint="cs"/>
          <w:szCs w:val="28"/>
          <w:rtl/>
        </w:rPr>
        <w:t>ی</w:t>
      </w:r>
      <w:r w:rsidRPr="00441F48">
        <w:rPr>
          <w:rFonts w:cs="B Nazanin"/>
          <w:szCs w:val="28"/>
          <w:rtl/>
        </w:rPr>
        <w:t xml:space="preserve"> پله مورد نظر را محاسبه کن</w:t>
      </w:r>
      <w:r w:rsidRPr="00441F48">
        <w:rPr>
          <w:rFonts w:cs="B Nazanin" w:hint="cs"/>
          <w:szCs w:val="28"/>
          <w:rtl/>
        </w:rPr>
        <w:t>یم</w:t>
      </w:r>
      <w:r w:rsidRPr="00441F48">
        <w:rPr>
          <w:rFonts w:cs="B Nazanin"/>
          <w:szCs w:val="28"/>
          <w:rtl/>
        </w:rPr>
        <w:t xml:space="preserve"> که به صورت حاصل ضرب وزن مخصوص مصالح در ضخامت آن ها م</w:t>
      </w:r>
      <w:r w:rsidRPr="00441F48">
        <w:rPr>
          <w:rFonts w:cs="B Nazanin" w:hint="cs"/>
          <w:szCs w:val="28"/>
          <w:rtl/>
        </w:rPr>
        <w:t>ی</w:t>
      </w:r>
      <w:r w:rsidRPr="00441F48">
        <w:rPr>
          <w:rtl/>
        </w:rPr>
        <w:t xml:space="preserve"> </w:t>
      </w:r>
      <w:r w:rsidRPr="00441F48">
        <w:rPr>
          <w:rFonts w:cs="B Nazanin"/>
          <w:szCs w:val="28"/>
          <w:rtl/>
        </w:rPr>
        <w:t>باشد.</w:t>
      </w:r>
    </w:p>
    <w:p w14:paraId="3D0CC646" w14:textId="77777777" w:rsidR="00EB73DD" w:rsidRDefault="00EB73DD" w:rsidP="00EB73DD">
      <w:pPr>
        <w:bidi/>
        <w:spacing w:line="360" w:lineRule="auto"/>
        <w:jc w:val="center"/>
        <w:rPr>
          <w:rFonts w:cs="B Nazanin"/>
          <w:b/>
          <w:szCs w:val="28"/>
          <w:rtl/>
        </w:rPr>
      </w:pPr>
      <w:r w:rsidRPr="003D1538">
        <w:rPr>
          <w:rFonts w:cs="B Nazanin"/>
          <w:b/>
          <w:noProof/>
          <w:szCs w:val="28"/>
          <w:rtl/>
        </w:rPr>
        <w:drawing>
          <wp:inline distT="0" distB="0" distL="0" distR="0" wp14:anchorId="5DBE06DC" wp14:editId="001270E7">
            <wp:extent cx="5033010" cy="1653321"/>
            <wp:effectExtent l="0" t="0" r="0" b="444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037745" cy="16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F46EB" w14:textId="77777777" w:rsidR="00EB73DD" w:rsidRDefault="00EB73DD" w:rsidP="00EB73DD">
      <w:pPr>
        <w:bidi/>
        <w:spacing w:line="360" w:lineRule="auto"/>
        <w:jc w:val="center"/>
        <w:rPr>
          <w:rFonts w:cs="B Nazanin"/>
          <w:b/>
          <w:szCs w:val="28"/>
          <w:rtl/>
        </w:rPr>
      </w:pPr>
      <w:r w:rsidRPr="00FD483E">
        <w:rPr>
          <w:rFonts w:cs="B Nazanin"/>
          <w:szCs w:val="28"/>
          <w:rtl/>
        </w:rPr>
        <w:t>جزئ</w:t>
      </w:r>
      <w:r w:rsidRPr="00FD483E">
        <w:rPr>
          <w:rFonts w:cs="B Nazanin" w:hint="cs"/>
          <w:szCs w:val="28"/>
          <w:rtl/>
        </w:rPr>
        <w:t>یات</w:t>
      </w:r>
      <w:r w:rsidRPr="00FD483E">
        <w:rPr>
          <w:rFonts w:cs="B Nazanin"/>
          <w:szCs w:val="28"/>
          <w:rtl/>
        </w:rPr>
        <w:t xml:space="preserve"> اجرا</w:t>
      </w:r>
      <w:r w:rsidRPr="00FD483E">
        <w:rPr>
          <w:rFonts w:cs="B Nazanin" w:hint="cs"/>
          <w:szCs w:val="28"/>
          <w:rtl/>
        </w:rPr>
        <w:t>یی</w:t>
      </w:r>
      <w:r w:rsidRPr="00FD483E">
        <w:rPr>
          <w:rFonts w:cs="B Nazanin"/>
          <w:szCs w:val="28"/>
          <w:rtl/>
        </w:rPr>
        <w:t xml:space="preserve"> پله</w:t>
      </w:r>
    </w:p>
    <w:p w14:paraId="00F076E6" w14:textId="77777777" w:rsidR="00EB73DD" w:rsidRDefault="00EB73DD" w:rsidP="00EB73DD">
      <w:pPr>
        <w:bidi/>
        <w:spacing w:line="360" w:lineRule="auto"/>
        <w:jc w:val="both"/>
        <w:rPr>
          <w:rFonts w:cs="B Nazanin"/>
          <w:b/>
          <w:szCs w:val="28"/>
          <w:rtl/>
        </w:rPr>
      </w:pPr>
      <w:r w:rsidRPr="00FD483E">
        <w:rPr>
          <w:rFonts w:cs="B Nazanin"/>
          <w:szCs w:val="28"/>
          <w:rtl/>
        </w:rPr>
        <w:lastRenderedPageBreak/>
        <w:t xml:space="preserve">در ادامه وزن </w:t>
      </w:r>
      <w:r w:rsidRPr="00FD483E">
        <w:rPr>
          <w:rFonts w:cs="B Nazanin" w:hint="cs"/>
          <w:szCs w:val="28"/>
          <w:rtl/>
        </w:rPr>
        <w:t>یک</w:t>
      </w:r>
      <w:r w:rsidRPr="00FD483E">
        <w:rPr>
          <w:rFonts w:cs="B Nazanin"/>
          <w:szCs w:val="28"/>
          <w:rtl/>
        </w:rPr>
        <w:t xml:space="preserve"> متر مربع از رمپ پله و قسمت پاگرد آن را در چهار مرحله محاسبه م</w:t>
      </w:r>
      <w:r w:rsidRPr="00FD483E">
        <w:rPr>
          <w:rFonts w:cs="B Nazanin" w:hint="cs"/>
          <w:szCs w:val="28"/>
          <w:rtl/>
        </w:rPr>
        <w:t>ی</w:t>
      </w:r>
      <w:r w:rsidRPr="00FD483E">
        <w:rPr>
          <w:rFonts w:cs="B Nazanin"/>
          <w:szCs w:val="28"/>
          <w:rtl/>
        </w:rPr>
        <w:t xml:space="preserve"> کن</w:t>
      </w:r>
      <w:r w:rsidRPr="00FD483E">
        <w:rPr>
          <w:rFonts w:cs="B Nazanin" w:hint="cs"/>
          <w:szCs w:val="28"/>
          <w:rtl/>
        </w:rPr>
        <w:t>یم</w:t>
      </w:r>
      <w:r w:rsidRPr="00FD483E">
        <w:rPr>
          <w:rFonts w:cs="B Nazanin"/>
          <w:szCs w:val="28"/>
          <w:rtl/>
        </w:rPr>
        <w:t>.</w:t>
      </w:r>
    </w:p>
    <w:p w14:paraId="240DFAA5" w14:textId="77777777" w:rsidR="00EB73DD" w:rsidRDefault="00EB73DD" w:rsidP="00EB73DD">
      <w:pPr>
        <w:bidi/>
        <w:spacing w:line="360" w:lineRule="auto"/>
        <w:jc w:val="both"/>
        <w:rPr>
          <w:rFonts w:cs="B Nazanin"/>
          <w:b/>
          <w:szCs w:val="28"/>
          <w:rtl/>
        </w:rPr>
      </w:pPr>
      <w:r w:rsidRPr="00FD483E">
        <w:rPr>
          <w:rFonts w:cs="B Nazanin"/>
          <w:szCs w:val="28"/>
          <w:rtl/>
        </w:rPr>
        <w:t>مرحله اول )محاسبه بار مرده بدنه رمپ پله(: با توجه به جزئ</w:t>
      </w:r>
      <w:r w:rsidRPr="00FD483E">
        <w:rPr>
          <w:rFonts w:cs="B Nazanin" w:hint="cs"/>
          <w:szCs w:val="28"/>
          <w:rtl/>
        </w:rPr>
        <w:t>یات</w:t>
      </w:r>
      <w:r w:rsidRPr="00FD483E">
        <w:rPr>
          <w:rFonts w:cs="B Nazanin"/>
          <w:szCs w:val="28"/>
          <w:rtl/>
        </w:rPr>
        <w:t xml:space="preserve"> ارائه شده در شکل ها</w:t>
      </w:r>
      <w:r w:rsidRPr="00FD483E">
        <w:rPr>
          <w:rFonts w:cs="B Nazanin" w:hint="cs"/>
          <w:szCs w:val="28"/>
          <w:rtl/>
        </w:rPr>
        <w:t>ی</w:t>
      </w:r>
      <w:r w:rsidRPr="00FD483E">
        <w:rPr>
          <w:rFonts w:cs="B Nazanin"/>
          <w:szCs w:val="28"/>
          <w:rtl/>
        </w:rPr>
        <w:t xml:space="preserve"> فوق، محاسبات بار مرده </w:t>
      </w:r>
      <w:r w:rsidRPr="00FD483E">
        <w:rPr>
          <w:rFonts w:cs="B Nazanin" w:hint="cs"/>
          <w:szCs w:val="28"/>
          <w:rtl/>
        </w:rPr>
        <w:t>یک</w:t>
      </w:r>
      <w:r w:rsidRPr="00FD483E">
        <w:rPr>
          <w:rFonts w:cs="B Nazanin"/>
          <w:szCs w:val="28"/>
          <w:rtl/>
        </w:rPr>
        <w:t xml:space="preserve"> مترمربع از بدنه</w:t>
      </w:r>
      <w:r w:rsidRPr="00FD483E">
        <w:rPr>
          <w:rtl/>
        </w:rPr>
        <w:t xml:space="preserve"> </w:t>
      </w:r>
      <w:r w:rsidRPr="00FD483E">
        <w:rPr>
          <w:rFonts w:cs="B Nazanin"/>
          <w:szCs w:val="28"/>
          <w:rtl/>
        </w:rPr>
        <w:t>رمپ پله در جدول ز</w:t>
      </w:r>
      <w:r w:rsidRPr="00FD483E">
        <w:rPr>
          <w:rFonts w:cs="B Nazanin" w:hint="cs"/>
          <w:szCs w:val="28"/>
          <w:rtl/>
        </w:rPr>
        <w:t>یر</w:t>
      </w:r>
      <w:r w:rsidRPr="00FD483E">
        <w:rPr>
          <w:rFonts w:cs="B Nazanin"/>
          <w:szCs w:val="28"/>
          <w:rtl/>
        </w:rPr>
        <w:t xml:space="preserve"> ارائه شده است:</w:t>
      </w:r>
    </w:p>
    <w:p w14:paraId="47556269" w14:textId="77777777" w:rsidR="00EB73DD" w:rsidRDefault="00EB73DD" w:rsidP="00EB73DD">
      <w:pPr>
        <w:bidi/>
        <w:spacing w:line="360" w:lineRule="auto"/>
        <w:jc w:val="both"/>
        <w:rPr>
          <w:rFonts w:cs="B Nazanin"/>
          <w:b/>
          <w:szCs w:val="28"/>
          <w:rtl/>
        </w:rPr>
      </w:pPr>
      <w:r w:rsidRPr="00FD483E">
        <w:rPr>
          <w:rFonts w:cs="B Nazanin"/>
          <w:szCs w:val="28"/>
          <w:rtl/>
        </w:rPr>
        <w:t>مرحله دوم )محاسبه بار مرده پاخور ها</w:t>
      </w:r>
      <w:r w:rsidRPr="00FD483E">
        <w:rPr>
          <w:rFonts w:cs="B Nazanin" w:hint="cs"/>
          <w:szCs w:val="28"/>
          <w:rtl/>
        </w:rPr>
        <w:t>ی</w:t>
      </w:r>
      <w:r w:rsidRPr="00FD483E">
        <w:rPr>
          <w:rFonts w:cs="B Nazanin"/>
          <w:szCs w:val="28"/>
          <w:rtl/>
        </w:rPr>
        <w:t xml:space="preserve"> پله(: پاخور ها</w:t>
      </w:r>
      <w:r w:rsidRPr="00FD483E">
        <w:rPr>
          <w:rFonts w:cs="B Nazanin" w:hint="cs"/>
          <w:szCs w:val="28"/>
          <w:rtl/>
        </w:rPr>
        <w:t>ی</w:t>
      </w:r>
      <w:r w:rsidRPr="00FD483E">
        <w:rPr>
          <w:rFonts w:cs="B Nazanin"/>
          <w:szCs w:val="28"/>
          <w:rtl/>
        </w:rPr>
        <w:t xml:space="preserve"> پله معمولا با اسفاده از آجرکار</w:t>
      </w:r>
      <w:r w:rsidRPr="00FD483E">
        <w:rPr>
          <w:rFonts w:cs="B Nazanin" w:hint="cs"/>
          <w:szCs w:val="28"/>
          <w:rtl/>
        </w:rPr>
        <w:t>ی</w:t>
      </w:r>
      <w:r w:rsidRPr="00FD483E">
        <w:rPr>
          <w:rFonts w:cs="B Nazanin"/>
          <w:szCs w:val="28"/>
          <w:rtl/>
        </w:rPr>
        <w:t xml:space="preserve"> بر رو</w:t>
      </w:r>
      <w:r w:rsidRPr="00FD483E">
        <w:rPr>
          <w:rFonts w:cs="B Nazanin" w:hint="cs"/>
          <w:szCs w:val="28"/>
          <w:rtl/>
        </w:rPr>
        <w:t>ی</w:t>
      </w:r>
      <w:r w:rsidRPr="00FD483E">
        <w:rPr>
          <w:rFonts w:cs="B Nazanin"/>
          <w:szCs w:val="28"/>
          <w:rtl/>
        </w:rPr>
        <w:t xml:space="preserve"> رمپ پله اجرا م</w:t>
      </w:r>
      <w:r w:rsidRPr="00FD483E">
        <w:rPr>
          <w:rFonts w:cs="B Nazanin" w:hint="cs"/>
          <w:szCs w:val="28"/>
          <w:rtl/>
        </w:rPr>
        <w:t>ی</w:t>
      </w:r>
      <w:r w:rsidRPr="00FD483E">
        <w:rPr>
          <w:rFonts w:cs="B Nazanin"/>
          <w:szCs w:val="28"/>
          <w:rtl/>
        </w:rPr>
        <w:t xml:space="preserve"> شوند. هر </w:t>
      </w:r>
      <w:r w:rsidRPr="00FD483E">
        <w:rPr>
          <w:rFonts w:cs="B Nazanin" w:hint="cs"/>
          <w:szCs w:val="28"/>
          <w:rtl/>
        </w:rPr>
        <w:t>یک</w:t>
      </w:r>
      <w:r w:rsidRPr="00FD483E">
        <w:rPr>
          <w:rFonts w:cs="B Nazanin"/>
          <w:szCs w:val="28"/>
          <w:rtl/>
        </w:rPr>
        <w:t xml:space="preserve"> از</w:t>
      </w:r>
      <w:r w:rsidRPr="00164454">
        <w:rPr>
          <w:rtl/>
        </w:rPr>
        <w:t xml:space="preserve"> </w:t>
      </w:r>
      <w:r w:rsidRPr="00164454">
        <w:rPr>
          <w:rFonts w:cs="B Nazanin"/>
          <w:szCs w:val="28"/>
          <w:rtl/>
        </w:rPr>
        <w:t>ا</w:t>
      </w:r>
      <w:r w:rsidRPr="00164454">
        <w:rPr>
          <w:rFonts w:cs="B Nazanin" w:hint="cs"/>
          <w:szCs w:val="28"/>
          <w:rtl/>
        </w:rPr>
        <w:t>ین</w:t>
      </w:r>
      <w:r w:rsidRPr="00164454">
        <w:rPr>
          <w:rFonts w:cs="B Nazanin"/>
          <w:szCs w:val="28"/>
          <w:rtl/>
        </w:rPr>
        <w:t xml:space="preserve"> پاخورها را م</w:t>
      </w:r>
      <w:r w:rsidRPr="00164454">
        <w:rPr>
          <w:rFonts w:cs="B Nazanin" w:hint="cs"/>
          <w:szCs w:val="28"/>
          <w:rtl/>
        </w:rPr>
        <w:t>ی</w:t>
      </w:r>
      <w:r w:rsidRPr="00164454">
        <w:rPr>
          <w:rFonts w:cs="B Nazanin"/>
          <w:szCs w:val="28"/>
          <w:rtl/>
        </w:rPr>
        <w:t xml:space="preserve"> توان با </w:t>
      </w:r>
      <w:r w:rsidRPr="00164454">
        <w:rPr>
          <w:rFonts w:cs="B Nazanin" w:hint="cs"/>
          <w:szCs w:val="28"/>
          <w:rtl/>
        </w:rPr>
        <w:t>یک</w:t>
      </w:r>
      <w:r w:rsidRPr="00164454">
        <w:rPr>
          <w:rFonts w:cs="B Nazanin"/>
          <w:szCs w:val="28"/>
          <w:rtl/>
        </w:rPr>
        <w:t xml:space="preserve"> مثلث ساده ساز</w:t>
      </w:r>
      <w:r w:rsidRPr="00164454">
        <w:rPr>
          <w:rFonts w:cs="B Nazanin" w:hint="cs"/>
          <w:szCs w:val="28"/>
          <w:rtl/>
        </w:rPr>
        <w:t>ی</w:t>
      </w:r>
      <w:r w:rsidRPr="00164454">
        <w:rPr>
          <w:rFonts w:cs="B Nazanin"/>
          <w:szCs w:val="28"/>
          <w:rtl/>
        </w:rPr>
        <w:t xml:space="preserve"> نموده که ارتفاع آن برابر ارتفاع پله و قاعده ا</w:t>
      </w:r>
      <w:r w:rsidRPr="00164454">
        <w:rPr>
          <w:rFonts w:cs="B Nazanin" w:hint="cs"/>
          <w:szCs w:val="28"/>
          <w:rtl/>
        </w:rPr>
        <w:t>ین</w:t>
      </w:r>
      <w:r w:rsidRPr="00164454">
        <w:rPr>
          <w:rFonts w:cs="B Nazanin"/>
          <w:szCs w:val="28"/>
          <w:rtl/>
        </w:rPr>
        <w:t xml:space="preserve"> مثلث بر اساس عرض پاخور پله تعب</w:t>
      </w:r>
      <w:r w:rsidRPr="00164454">
        <w:rPr>
          <w:rFonts w:cs="B Nazanin" w:hint="cs"/>
          <w:szCs w:val="28"/>
          <w:rtl/>
        </w:rPr>
        <w:t>یه</w:t>
      </w:r>
      <w:r w:rsidRPr="00164454">
        <w:rPr>
          <w:rFonts w:cs="B Nazanin"/>
          <w:szCs w:val="28"/>
          <w:rtl/>
        </w:rPr>
        <w:t xml:space="preserve"> م</w:t>
      </w:r>
      <w:r w:rsidRPr="00164454">
        <w:rPr>
          <w:rFonts w:cs="B Nazanin" w:hint="cs"/>
          <w:szCs w:val="28"/>
          <w:rtl/>
        </w:rPr>
        <w:t>ی</w:t>
      </w:r>
      <w:r w:rsidRPr="00164454">
        <w:rPr>
          <w:rtl/>
        </w:rPr>
        <w:t xml:space="preserve"> </w:t>
      </w:r>
      <w:r w:rsidRPr="00164454">
        <w:rPr>
          <w:rFonts w:cs="B Nazanin"/>
          <w:szCs w:val="28"/>
          <w:rtl/>
        </w:rPr>
        <w:t>شود. با توجه به ا</w:t>
      </w:r>
      <w:r w:rsidRPr="00164454">
        <w:rPr>
          <w:rFonts w:cs="B Nazanin" w:hint="cs"/>
          <w:szCs w:val="28"/>
          <w:rtl/>
        </w:rPr>
        <w:t>ین</w:t>
      </w:r>
      <w:r w:rsidRPr="00164454">
        <w:rPr>
          <w:rFonts w:cs="B Nazanin"/>
          <w:szCs w:val="28"/>
          <w:rtl/>
        </w:rPr>
        <w:t xml:space="preserve"> موضوع، به سادگ</w:t>
      </w:r>
      <w:r w:rsidRPr="00164454">
        <w:rPr>
          <w:rFonts w:cs="B Nazanin" w:hint="cs"/>
          <w:szCs w:val="28"/>
          <w:rtl/>
        </w:rPr>
        <w:t>ی</w:t>
      </w:r>
      <w:r w:rsidRPr="00164454">
        <w:rPr>
          <w:rFonts w:cs="B Nazanin"/>
          <w:szCs w:val="28"/>
          <w:rtl/>
        </w:rPr>
        <w:t xml:space="preserve"> م</w:t>
      </w:r>
      <w:r w:rsidRPr="00164454">
        <w:rPr>
          <w:rFonts w:cs="B Nazanin" w:hint="cs"/>
          <w:szCs w:val="28"/>
          <w:rtl/>
        </w:rPr>
        <w:t>ی</w:t>
      </w:r>
      <w:r w:rsidRPr="00164454">
        <w:rPr>
          <w:rFonts w:cs="B Nazanin"/>
          <w:szCs w:val="28"/>
          <w:rtl/>
        </w:rPr>
        <w:t xml:space="preserve"> توان ش</w:t>
      </w:r>
      <w:r w:rsidRPr="00164454">
        <w:rPr>
          <w:rFonts w:cs="B Nazanin" w:hint="cs"/>
          <w:szCs w:val="28"/>
          <w:rtl/>
        </w:rPr>
        <w:t>یب</w:t>
      </w:r>
      <w:r w:rsidRPr="00164454">
        <w:rPr>
          <w:rFonts w:cs="B Nazanin"/>
          <w:szCs w:val="28"/>
          <w:rtl/>
        </w:rPr>
        <w:t xml:space="preserve"> رمپ پله و مساحت ناح</w:t>
      </w:r>
      <w:r w:rsidRPr="00164454">
        <w:rPr>
          <w:rFonts w:cs="B Nazanin" w:hint="cs"/>
          <w:szCs w:val="28"/>
          <w:rtl/>
        </w:rPr>
        <w:t>یه</w:t>
      </w:r>
      <w:r w:rsidRPr="00164454">
        <w:rPr>
          <w:rFonts w:cs="B Nazanin"/>
          <w:szCs w:val="28"/>
          <w:rtl/>
        </w:rPr>
        <w:t xml:space="preserve"> آجر</w:t>
      </w:r>
      <w:r w:rsidRPr="00164454">
        <w:rPr>
          <w:rFonts w:cs="B Nazanin" w:hint="cs"/>
          <w:szCs w:val="28"/>
          <w:rtl/>
        </w:rPr>
        <w:t>ی</w:t>
      </w:r>
      <w:r w:rsidRPr="00164454">
        <w:rPr>
          <w:rFonts w:cs="B Nazanin"/>
          <w:szCs w:val="28"/>
          <w:rtl/>
        </w:rPr>
        <w:t xml:space="preserve"> را محاسبه کرد.</w:t>
      </w:r>
    </w:p>
    <w:p w14:paraId="31AD2CA7" w14:textId="77777777" w:rsidR="00EB73DD" w:rsidRDefault="00EB73DD" w:rsidP="00EB73DD">
      <w:pPr>
        <w:bidi/>
        <w:spacing w:line="360" w:lineRule="auto"/>
        <w:jc w:val="center"/>
        <w:rPr>
          <w:rFonts w:cs="B Nazanin"/>
          <w:b/>
          <w:szCs w:val="28"/>
          <w:rtl/>
        </w:rPr>
      </w:pPr>
      <w:r w:rsidRPr="0020635E">
        <w:rPr>
          <w:rFonts w:cs="B Nazanin"/>
          <w:szCs w:val="28"/>
          <w:rtl/>
        </w:rPr>
        <w:t>محاسبات وزن واحد سطح برا</w:t>
      </w:r>
      <w:r w:rsidRPr="0020635E">
        <w:rPr>
          <w:rFonts w:cs="B Nazanin" w:hint="cs"/>
          <w:szCs w:val="28"/>
          <w:rtl/>
        </w:rPr>
        <w:t>ی</w:t>
      </w:r>
      <w:r w:rsidRPr="0020635E">
        <w:rPr>
          <w:rFonts w:cs="B Nazanin"/>
          <w:szCs w:val="28"/>
          <w:rtl/>
        </w:rPr>
        <w:t xml:space="preserve"> د</w:t>
      </w:r>
      <w:r w:rsidRPr="0020635E">
        <w:rPr>
          <w:rFonts w:cs="B Nazanin" w:hint="cs"/>
          <w:szCs w:val="28"/>
          <w:rtl/>
        </w:rPr>
        <w:t>یوار</w:t>
      </w:r>
      <w:r w:rsidRPr="0020635E">
        <w:rPr>
          <w:rFonts w:cs="B Nazanin"/>
          <w:szCs w:val="28"/>
          <w:rtl/>
        </w:rPr>
        <w:t xml:space="preserve"> ها</w:t>
      </w:r>
      <w:r w:rsidRPr="0020635E">
        <w:rPr>
          <w:rFonts w:cs="B Nazanin" w:hint="cs"/>
          <w:szCs w:val="28"/>
          <w:rtl/>
        </w:rPr>
        <w:t>ی</w:t>
      </w:r>
      <w:r w:rsidRPr="0020635E">
        <w:rPr>
          <w:rFonts w:cs="B Nazanin"/>
          <w:szCs w:val="28"/>
          <w:rtl/>
        </w:rPr>
        <w:t xml:space="preserve"> داخل</w:t>
      </w:r>
      <w:r w:rsidRPr="0020635E">
        <w:rPr>
          <w:rFonts w:cs="B Nazanin" w:hint="cs"/>
          <w:szCs w:val="28"/>
          <w:rtl/>
        </w:rPr>
        <w:t>ی</w:t>
      </w:r>
      <w:r w:rsidRPr="0020635E">
        <w:rPr>
          <w:rFonts w:cs="B Nazanin"/>
          <w:szCs w:val="28"/>
          <w:rtl/>
        </w:rPr>
        <w:t xml:space="preserve"> </w:t>
      </w:r>
      <w:r>
        <w:rPr>
          <w:rFonts w:cs="B Nazanin" w:hint="cs"/>
          <w:szCs w:val="28"/>
          <w:rtl/>
        </w:rPr>
        <w:t>(</w:t>
      </w:r>
      <w:r w:rsidRPr="0020635E">
        <w:rPr>
          <w:rFonts w:cs="B Nazanin"/>
          <w:szCs w:val="28"/>
          <w:rtl/>
        </w:rPr>
        <w:t>ت</w:t>
      </w:r>
      <w:r w:rsidRPr="0020635E">
        <w:rPr>
          <w:rFonts w:cs="B Nazanin" w:hint="cs"/>
          <w:szCs w:val="28"/>
          <w:rtl/>
        </w:rPr>
        <w:t>یغه</w:t>
      </w:r>
      <w:r w:rsidRPr="0020635E">
        <w:rPr>
          <w:rFonts w:cs="B Nazanin"/>
          <w:szCs w:val="28"/>
          <w:rtl/>
        </w:rPr>
        <w:t xml:space="preserve"> ها</w:t>
      </w:r>
      <w:r>
        <w:rPr>
          <w:rFonts w:cs="B Nazanin" w:hint="cs"/>
          <w:szCs w:val="28"/>
          <w:rtl/>
        </w:rPr>
        <w:t>)</w:t>
      </w:r>
    </w:p>
    <w:p w14:paraId="5B96BE03" w14:textId="77777777" w:rsidR="00EB73DD" w:rsidRDefault="00EB73DD" w:rsidP="00EB73DD">
      <w:pPr>
        <w:bidi/>
        <w:jc w:val="center"/>
        <w:rPr>
          <w:rFonts w:cs="B Nazanin"/>
          <w:b/>
          <w:sz w:val="44"/>
          <w:szCs w:val="28"/>
          <w:rtl/>
          <w:lang w:bidi="fa-IR"/>
        </w:rPr>
      </w:pPr>
      <w:r w:rsidRPr="0020635E">
        <w:rPr>
          <w:rFonts w:cs="B Nazanin"/>
          <w:b/>
          <w:noProof/>
          <w:sz w:val="44"/>
          <w:szCs w:val="28"/>
          <w:rtl/>
        </w:rPr>
        <w:drawing>
          <wp:inline distT="0" distB="0" distL="0" distR="0" wp14:anchorId="289AB4D0" wp14:editId="52175518">
            <wp:extent cx="5731510" cy="1140460"/>
            <wp:effectExtent l="0" t="0" r="2540" b="254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4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44D89" w14:textId="77777777" w:rsidR="00EB73DD" w:rsidRDefault="00EB73DD" w:rsidP="00EB73DD">
      <w:pPr>
        <w:bidi/>
        <w:jc w:val="center"/>
        <w:rPr>
          <w:rFonts w:cs="B Nazanin"/>
          <w:b/>
          <w:sz w:val="44"/>
          <w:szCs w:val="28"/>
          <w:rtl/>
          <w:lang w:bidi="fa-IR"/>
        </w:rPr>
      </w:pPr>
    </w:p>
    <w:p w14:paraId="5D1F4F71" w14:textId="77777777" w:rsidR="00EB73DD" w:rsidRDefault="00EB73DD" w:rsidP="00EB73DD">
      <w:pPr>
        <w:bidi/>
        <w:jc w:val="center"/>
        <w:rPr>
          <w:rFonts w:cs="B Nazanin"/>
          <w:b/>
          <w:sz w:val="44"/>
          <w:szCs w:val="28"/>
          <w:rtl/>
          <w:lang w:bidi="fa-IR"/>
        </w:rPr>
      </w:pPr>
      <w:r w:rsidRPr="00842521">
        <w:rPr>
          <w:rFonts w:cs="B Nazanin"/>
          <w:b/>
          <w:noProof/>
          <w:sz w:val="44"/>
          <w:szCs w:val="28"/>
          <w:rtl/>
        </w:rPr>
        <w:drawing>
          <wp:inline distT="0" distB="0" distL="0" distR="0" wp14:anchorId="64286923" wp14:editId="7D56415F">
            <wp:extent cx="5731510" cy="1648460"/>
            <wp:effectExtent l="0" t="0" r="2540" b="889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7979E" w14:textId="77777777" w:rsidR="00EB73DD" w:rsidRDefault="00EB73DD" w:rsidP="00EB73DD">
      <w:pPr>
        <w:bidi/>
        <w:spacing w:line="360" w:lineRule="auto"/>
        <w:jc w:val="center"/>
        <w:rPr>
          <w:rFonts w:cs="B Nazanin"/>
          <w:b/>
          <w:sz w:val="44"/>
          <w:szCs w:val="28"/>
          <w:rtl/>
          <w:lang w:bidi="fa-IR"/>
        </w:rPr>
      </w:pPr>
      <w:r w:rsidRPr="00842521">
        <w:rPr>
          <w:rFonts w:cs="B Nazanin"/>
          <w:sz w:val="44"/>
          <w:szCs w:val="28"/>
          <w:rtl/>
          <w:lang w:bidi="fa-IR"/>
        </w:rPr>
        <w:t>جزئ</w:t>
      </w:r>
      <w:r w:rsidRPr="00842521">
        <w:rPr>
          <w:rFonts w:cs="B Nazanin" w:hint="cs"/>
          <w:sz w:val="44"/>
          <w:szCs w:val="28"/>
          <w:rtl/>
          <w:lang w:bidi="fa-IR"/>
        </w:rPr>
        <w:t>یات</w:t>
      </w:r>
      <w:r w:rsidRPr="00842521">
        <w:rPr>
          <w:rFonts w:cs="B Nazanin"/>
          <w:sz w:val="44"/>
          <w:szCs w:val="28"/>
          <w:rtl/>
          <w:lang w:bidi="fa-IR"/>
        </w:rPr>
        <w:t xml:space="preserve"> اجرا</w:t>
      </w:r>
      <w:r w:rsidRPr="00842521">
        <w:rPr>
          <w:rFonts w:cs="B Nazanin" w:hint="cs"/>
          <w:sz w:val="44"/>
          <w:szCs w:val="28"/>
          <w:rtl/>
          <w:lang w:bidi="fa-IR"/>
        </w:rPr>
        <w:t>یی</w:t>
      </w:r>
      <w:r w:rsidRPr="00842521">
        <w:rPr>
          <w:rFonts w:cs="B Nazanin"/>
          <w:sz w:val="44"/>
          <w:szCs w:val="28"/>
          <w:rtl/>
          <w:lang w:bidi="fa-IR"/>
        </w:rPr>
        <w:t xml:space="preserve"> پاخور پله</w:t>
      </w:r>
    </w:p>
    <w:p w14:paraId="10C03BA7" w14:textId="77777777" w:rsidR="00EB73DD" w:rsidRDefault="00EB73DD" w:rsidP="00EB73DD">
      <w:pPr>
        <w:bidi/>
        <w:jc w:val="center"/>
        <w:rPr>
          <w:rFonts w:cs="B Nazanin"/>
          <w:b/>
          <w:sz w:val="44"/>
          <w:szCs w:val="28"/>
          <w:rtl/>
          <w:lang w:bidi="fa-IR"/>
        </w:rPr>
      </w:pPr>
    </w:p>
    <w:p w14:paraId="39BD326F" w14:textId="77777777" w:rsidR="00EB73DD" w:rsidRDefault="00EB73DD" w:rsidP="00EB73DD">
      <w:pPr>
        <w:bidi/>
        <w:jc w:val="both"/>
        <w:rPr>
          <w:rFonts w:cs="B Nazanin"/>
          <w:b/>
          <w:sz w:val="44"/>
          <w:szCs w:val="28"/>
          <w:rtl/>
          <w:lang w:bidi="fa-IR"/>
        </w:rPr>
      </w:pPr>
      <w:r w:rsidRPr="00AF5116">
        <w:rPr>
          <w:rFonts w:cs="B Nazanin"/>
          <w:sz w:val="44"/>
          <w:szCs w:val="28"/>
          <w:rtl/>
          <w:lang w:bidi="fa-IR"/>
        </w:rPr>
        <w:t>با توجه به جزئ</w:t>
      </w:r>
      <w:r w:rsidRPr="00AF5116">
        <w:rPr>
          <w:rFonts w:cs="B Nazanin" w:hint="cs"/>
          <w:sz w:val="44"/>
          <w:szCs w:val="28"/>
          <w:rtl/>
          <w:lang w:bidi="fa-IR"/>
        </w:rPr>
        <w:t>یات</w:t>
      </w:r>
      <w:r w:rsidRPr="00AF5116">
        <w:rPr>
          <w:rFonts w:cs="B Nazanin"/>
          <w:sz w:val="44"/>
          <w:szCs w:val="28"/>
          <w:rtl/>
          <w:lang w:bidi="fa-IR"/>
        </w:rPr>
        <w:t xml:space="preserve"> فوق، وزن هر </w:t>
      </w:r>
      <w:r w:rsidRPr="00AF5116">
        <w:rPr>
          <w:rFonts w:cs="B Nazanin" w:hint="cs"/>
          <w:sz w:val="44"/>
          <w:szCs w:val="28"/>
          <w:rtl/>
          <w:lang w:bidi="fa-IR"/>
        </w:rPr>
        <w:t>یک</w:t>
      </w:r>
      <w:r w:rsidRPr="00AF5116">
        <w:rPr>
          <w:rFonts w:cs="B Nazanin"/>
          <w:sz w:val="44"/>
          <w:szCs w:val="28"/>
          <w:rtl/>
          <w:lang w:bidi="fa-IR"/>
        </w:rPr>
        <w:t xml:space="preserve"> از پاخور ها برابر است با:</w:t>
      </w:r>
      <w:r>
        <w:rPr>
          <w:rFonts w:cs="B Nazanin" w:hint="cs"/>
          <w:sz w:val="44"/>
          <w:szCs w:val="28"/>
          <w:rtl/>
          <w:lang w:bidi="fa-IR"/>
        </w:rPr>
        <w:t xml:space="preserve">  </w:t>
      </w:r>
    </w:p>
    <w:p w14:paraId="2A44B214" w14:textId="77777777" w:rsidR="00EB73DD" w:rsidRDefault="00EB73DD" w:rsidP="00EB73DD">
      <w:pPr>
        <w:bidi/>
        <w:jc w:val="both"/>
        <w:rPr>
          <w:rFonts w:cs="B Nazanin"/>
          <w:b/>
          <w:sz w:val="44"/>
          <w:szCs w:val="28"/>
          <w:rtl/>
          <w:lang w:bidi="fa-IR"/>
        </w:rPr>
      </w:pPr>
    </w:p>
    <w:p w14:paraId="4C795702" w14:textId="77777777" w:rsidR="00125003" w:rsidRDefault="00125003" w:rsidP="00EB73DD">
      <w:pPr>
        <w:bidi/>
        <w:spacing w:line="360" w:lineRule="auto"/>
        <w:jc w:val="center"/>
        <w:rPr>
          <w:rFonts w:cs="B Nazanin"/>
          <w:sz w:val="44"/>
          <w:szCs w:val="28"/>
          <w:lang w:bidi="fa-IR"/>
        </w:rPr>
      </w:pPr>
    </w:p>
    <w:p w14:paraId="6B97CEA6" w14:textId="77777777" w:rsidR="00125003" w:rsidRDefault="00125003" w:rsidP="00125003">
      <w:pPr>
        <w:bidi/>
        <w:spacing w:line="360" w:lineRule="auto"/>
        <w:jc w:val="center"/>
        <w:rPr>
          <w:rFonts w:cs="B Nazanin"/>
          <w:sz w:val="44"/>
          <w:szCs w:val="28"/>
          <w:lang w:bidi="fa-IR"/>
        </w:rPr>
      </w:pPr>
    </w:p>
    <w:p w14:paraId="52EB731E" w14:textId="77777777" w:rsidR="00125003" w:rsidRDefault="00125003" w:rsidP="00125003">
      <w:pPr>
        <w:bidi/>
        <w:spacing w:line="360" w:lineRule="auto"/>
        <w:jc w:val="center"/>
        <w:rPr>
          <w:rFonts w:cs="B Nazanin"/>
          <w:sz w:val="44"/>
          <w:szCs w:val="28"/>
          <w:lang w:bidi="fa-IR"/>
        </w:rPr>
      </w:pPr>
    </w:p>
    <w:p w14:paraId="2870765E" w14:textId="39DF9F34" w:rsidR="00EB73DD" w:rsidRDefault="00EB73DD" w:rsidP="00125003">
      <w:pPr>
        <w:bidi/>
        <w:spacing w:line="360" w:lineRule="auto"/>
        <w:jc w:val="center"/>
        <w:rPr>
          <w:rFonts w:cs="B Nazanin"/>
          <w:b/>
          <w:sz w:val="44"/>
          <w:szCs w:val="28"/>
          <w:rtl/>
          <w:lang w:bidi="fa-IR"/>
        </w:rPr>
      </w:pPr>
      <w:r w:rsidRPr="00AF5116">
        <w:rPr>
          <w:rFonts w:cs="B Nazanin"/>
          <w:sz w:val="44"/>
          <w:szCs w:val="28"/>
          <w:rtl/>
          <w:lang w:bidi="fa-IR"/>
        </w:rPr>
        <w:lastRenderedPageBreak/>
        <w:t>محاسبات وزن پاخور پله برا</w:t>
      </w:r>
      <w:r w:rsidRPr="00AF5116">
        <w:rPr>
          <w:rFonts w:cs="B Nazanin" w:hint="cs"/>
          <w:sz w:val="44"/>
          <w:szCs w:val="28"/>
          <w:rtl/>
          <w:lang w:bidi="fa-IR"/>
        </w:rPr>
        <w:t>ی</w:t>
      </w:r>
      <w:r w:rsidRPr="00AF5116">
        <w:rPr>
          <w:rFonts w:cs="B Nazanin"/>
          <w:sz w:val="44"/>
          <w:szCs w:val="28"/>
          <w:rtl/>
          <w:lang w:bidi="fa-IR"/>
        </w:rPr>
        <w:t xml:space="preserve"> </w:t>
      </w:r>
      <w:r w:rsidRPr="00AF5116">
        <w:rPr>
          <w:rFonts w:cs="B Nazanin" w:hint="cs"/>
          <w:sz w:val="44"/>
          <w:szCs w:val="28"/>
          <w:rtl/>
          <w:lang w:bidi="fa-IR"/>
        </w:rPr>
        <w:t>یک</w:t>
      </w:r>
      <w:r w:rsidRPr="00AF5116">
        <w:rPr>
          <w:rFonts w:cs="B Nazanin"/>
          <w:sz w:val="44"/>
          <w:szCs w:val="28"/>
          <w:rtl/>
          <w:lang w:bidi="fa-IR"/>
        </w:rPr>
        <w:t xml:space="preserve"> متر عرض پله</w:t>
      </w:r>
      <w:r>
        <w:rPr>
          <w:rFonts w:cs="B Nazanin" w:hint="cs"/>
          <w:sz w:val="44"/>
          <w:szCs w:val="28"/>
          <w:rtl/>
          <w:lang w:bidi="fa-IR"/>
        </w:rPr>
        <w:t xml:space="preserve">   </w:t>
      </w:r>
    </w:p>
    <w:p w14:paraId="7D79CA76" w14:textId="77777777" w:rsidR="00EB73DD" w:rsidRDefault="00EB73DD" w:rsidP="00EB73DD">
      <w:pPr>
        <w:bidi/>
        <w:jc w:val="center"/>
        <w:rPr>
          <w:rFonts w:cs="B Nazanin"/>
          <w:b/>
          <w:sz w:val="44"/>
          <w:szCs w:val="28"/>
          <w:rtl/>
          <w:lang w:bidi="fa-IR"/>
        </w:rPr>
      </w:pPr>
      <w:r w:rsidRPr="00AF5116">
        <w:rPr>
          <w:rFonts w:cs="B Nazanin"/>
          <w:b/>
          <w:noProof/>
          <w:sz w:val="44"/>
          <w:szCs w:val="28"/>
          <w:rtl/>
        </w:rPr>
        <w:drawing>
          <wp:inline distT="0" distB="0" distL="0" distR="0" wp14:anchorId="7116DBA9" wp14:editId="054F0EF5">
            <wp:extent cx="4944110" cy="1217130"/>
            <wp:effectExtent l="0" t="0" r="0" b="254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960734" cy="1221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91AA9" w14:textId="77777777" w:rsidR="00EB73DD" w:rsidRDefault="00EB73DD" w:rsidP="00EB73DD">
      <w:pPr>
        <w:bidi/>
        <w:jc w:val="center"/>
        <w:rPr>
          <w:rFonts w:cs="B Nazanin"/>
          <w:b/>
          <w:sz w:val="44"/>
          <w:szCs w:val="28"/>
          <w:rtl/>
          <w:lang w:bidi="fa-IR"/>
        </w:rPr>
      </w:pPr>
    </w:p>
    <w:p w14:paraId="2960A0BC" w14:textId="77777777" w:rsidR="00EB73DD" w:rsidRDefault="00EB73DD" w:rsidP="00EB73DD">
      <w:pPr>
        <w:bidi/>
        <w:spacing w:line="360" w:lineRule="auto"/>
        <w:jc w:val="both"/>
        <w:rPr>
          <w:rFonts w:cs="B Nazanin"/>
          <w:b/>
          <w:sz w:val="44"/>
          <w:szCs w:val="28"/>
          <w:rtl/>
          <w:lang w:bidi="fa-IR"/>
        </w:rPr>
      </w:pPr>
      <w:r w:rsidRPr="004277AA">
        <w:rPr>
          <w:rFonts w:cs="B Nazanin"/>
          <w:sz w:val="44"/>
          <w:szCs w:val="28"/>
          <w:rtl/>
          <w:lang w:bidi="fa-IR"/>
        </w:rPr>
        <w:t>در محاسبات ارائه شده وزن ناش</w:t>
      </w:r>
      <w:r w:rsidRPr="004277AA">
        <w:rPr>
          <w:rFonts w:cs="B Nazanin" w:hint="cs"/>
          <w:sz w:val="44"/>
          <w:szCs w:val="28"/>
          <w:rtl/>
          <w:lang w:bidi="fa-IR"/>
        </w:rPr>
        <w:t>ی</w:t>
      </w:r>
      <w:r w:rsidRPr="004277AA">
        <w:rPr>
          <w:rFonts w:cs="B Nazanin"/>
          <w:sz w:val="44"/>
          <w:szCs w:val="28"/>
          <w:rtl/>
          <w:lang w:bidi="fa-IR"/>
        </w:rPr>
        <w:t xml:space="preserve"> از </w:t>
      </w:r>
      <w:r w:rsidRPr="004277AA">
        <w:rPr>
          <w:rFonts w:cs="B Nazanin" w:hint="cs"/>
          <w:sz w:val="44"/>
          <w:szCs w:val="28"/>
          <w:rtl/>
          <w:lang w:bidi="fa-IR"/>
        </w:rPr>
        <w:t>یک</w:t>
      </w:r>
      <w:r w:rsidRPr="004277AA">
        <w:rPr>
          <w:rFonts w:cs="B Nazanin"/>
          <w:sz w:val="44"/>
          <w:szCs w:val="28"/>
          <w:rtl/>
          <w:lang w:bidi="fa-IR"/>
        </w:rPr>
        <w:t xml:space="preserve"> پاخور پله )برا</w:t>
      </w:r>
      <w:r w:rsidRPr="004277AA">
        <w:rPr>
          <w:rFonts w:cs="B Nazanin" w:hint="cs"/>
          <w:sz w:val="44"/>
          <w:szCs w:val="28"/>
          <w:rtl/>
          <w:lang w:bidi="fa-IR"/>
        </w:rPr>
        <w:t>ی</w:t>
      </w:r>
      <w:r w:rsidRPr="004277AA">
        <w:rPr>
          <w:rFonts w:cs="B Nazanin"/>
          <w:sz w:val="44"/>
          <w:szCs w:val="28"/>
          <w:rtl/>
          <w:lang w:bidi="fa-IR"/>
        </w:rPr>
        <w:t xml:space="preserve"> </w:t>
      </w:r>
      <w:r w:rsidRPr="004277AA">
        <w:rPr>
          <w:rFonts w:cs="B Nazanin" w:hint="cs"/>
          <w:sz w:val="44"/>
          <w:szCs w:val="28"/>
          <w:rtl/>
          <w:lang w:bidi="fa-IR"/>
        </w:rPr>
        <w:t>یک</w:t>
      </w:r>
      <w:r w:rsidRPr="004277AA">
        <w:rPr>
          <w:rFonts w:cs="B Nazanin"/>
          <w:sz w:val="44"/>
          <w:szCs w:val="28"/>
          <w:rtl/>
          <w:lang w:bidi="fa-IR"/>
        </w:rPr>
        <w:t xml:space="preserve"> متر عرض پله( را به دست آورد</w:t>
      </w:r>
      <w:r w:rsidRPr="004277AA">
        <w:rPr>
          <w:rFonts w:cs="B Nazanin" w:hint="cs"/>
          <w:sz w:val="44"/>
          <w:szCs w:val="28"/>
          <w:rtl/>
          <w:lang w:bidi="fa-IR"/>
        </w:rPr>
        <w:t>یم</w:t>
      </w:r>
      <w:r w:rsidRPr="004277AA">
        <w:rPr>
          <w:rFonts w:cs="B Nazanin"/>
          <w:sz w:val="44"/>
          <w:szCs w:val="28"/>
          <w:rtl/>
          <w:lang w:bidi="fa-IR"/>
        </w:rPr>
        <w:t xml:space="preserve"> که با</w:t>
      </w:r>
      <w:r w:rsidRPr="004277AA">
        <w:rPr>
          <w:rFonts w:cs="B Nazanin" w:hint="cs"/>
          <w:sz w:val="44"/>
          <w:szCs w:val="28"/>
          <w:rtl/>
          <w:lang w:bidi="fa-IR"/>
        </w:rPr>
        <w:t>ید</w:t>
      </w:r>
      <w:r w:rsidRPr="004277AA">
        <w:rPr>
          <w:rFonts w:cs="B Nazanin"/>
          <w:sz w:val="44"/>
          <w:szCs w:val="28"/>
          <w:rtl/>
          <w:lang w:bidi="fa-IR"/>
        </w:rPr>
        <w:t xml:space="preserve"> برا</w:t>
      </w:r>
      <w:r w:rsidRPr="004277AA">
        <w:rPr>
          <w:rFonts w:cs="B Nazanin" w:hint="cs"/>
          <w:sz w:val="44"/>
          <w:szCs w:val="28"/>
          <w:rtl/>
          <w:lang w:bidi="fa-IR"/>
        </w:rPr>
        <w:t>ی</w:t>
      </w:r>
      <w:r w:rsidRPr="004277AA">
        <w:rPr>
          <w:rFonts w:cs="B Nazanin"/>
          <w:sz w:val="44"/>
          <w:szCs w:val="28"/>
          <w:rtl/>
          <w:lang w:bidi="fa-IR"/>
        </w:rPr>
        <w:t xml:space="preserve"> ادامه محاسبات، ا</w:t>
      </w:r>
      <w:r w:rsidRPr="004277AA">
        <w:rPr>
          <w:rFonts w:cs="B Nazanin" w:hint="cs"/>
          <w:sz w:val="44"/>
          <w:szCs w:val="28"/>
          <w:rtl/>
          <w:lang w:bidi="fa-IR"/>
        </w:rPr>
        <w:t>ین</w:t>
      </w:r>
      <w:r w:rsidRPr="004277AA">
        <w:rPr>
          <w:rFonts w:cs="B Nazanin"/>
          <w:sz w:val="44"/>
          <w:szCs w:val="28"/>
          <w:rtl/>
          <w:lang w:bidi="fa-IR"/>
        </w:rPr>
        <w:t xml:space="preserve"> وزن را به</w:t>
      </w:r>
      <w:r w:rsidRPr="004277AA">
        <w:rPr>
          <w:rFonts w:hint="cs"/>
          <w:rtl/>
        </w:rPr>
        <w:t xml:space="preserve"> </w:t>
      </w:r>
      <w:r w:rsidRPr="004277AA">
        <w:rPr>
          <w:rFonts w:cs="B Nazanin" w:hint="cs"/>
          <w:sz w:val="44"/>
          <w:szCs w:val="28"/>
          <w:rtl/>
          <w:lang w:bidi="fa-IR"/>
        </w:rPr>
        <w:t>یک</w:t>
      </w:r>
      <w:r w:rsidRPr="004277AA">
        <w:rPr>
          <w:rFonts w:cs="B Nazanin"/>
          <w:sz w:val="44"/>
          <w:szCs w:val="28"/>
          <w:rtl/>
          <w:lang w:bidi="fa-IR"/>
        </w:rPr>
        <w:t xml:space="preserve"> بار گسترده معادل در کل قسمت رمپ تبد</w:t>
      </w:r>
      <w:r w:rsidRPr="004277AA">
        <w:rPr>
          <w:rFonts w:cs="B Nazanin" w:hint="cs"/>
          <w:sz w:val="44"/>
          <w:szCs w:val="28"/>
          <w:rtl/>
          <w:lang w:bidi="fa-IR"/>
        </w:rPr>
        <w:t>یل</w:t>
      </w:r>
      <w:r w:rsidRPr="004277AA">
        <w:rPr>
          <w:rFonts w:cs="B Nazanin"/>
          <w:sz w:val="44"/>
          <w:szCs w:val="28"/>
          <w:rtl/>
          <w:lang w:bidi="fa-IR"/>
        </w:rPr>
        <w:t xml:space="preserve"> کن</w:t>
      </w:r>
      <w:r w:rsidRPr="004277AA">
        <w:rPr>
          <w:rFonts w:cs="B Nazanin" w:hint="cs"/>
          <w:sz w:val="44"/>
          <w:szCs w:val="28"/>
          <w:rtl/>
          <w:lang w:bidi="fa-IR"/>
        </w:rPr>
        <w:t>یم</w:t>
      </w:r>
      <w:r w:rsidRPr="004277AA">
        <w:rPr>
          <w:rFonts w:cs="B Nazanin"/>
          <w:sz w:val="44"/>
          <w:szCs w:val="28"/>
          <w:rtl/>
          <w:lang w:bidi="fa-IR"/>
        </w:rPr>
        <w:t xml:space="preserve">. هر </w:t>
      </w:r>
      <w:r w:rsidRPr="004277AA">
        <w:rPr>
          <w:rFonts w:cs="B Nazanin" w:hint="cs"/>
          <w:sz w:val="44"/>
          <w:szCs w:val="28"/>
          <w:rtl/>
          <w:lang w:bidi="fa-IR"/>
        </w:rPr>
        <w:t>یک</w:t>
      </w:r>
      <w:r w:rsidRPr="004277AA">
        <w:rPr>
          <w:rFonts w:cs="B Nazanin"/>
          <w:sz w:val="44"/>
          <w:szCs w:val="28"/>
          <w:rtl/>
          <w:lang w:bidi="fa-IR"/>
        </w:rPr>
        <w:t xml:space="preserve"> از پاخور ها</w:t>
      </w:r>
      <w:r w:rsidRPr="004277AA">
        <w:rPr>
          <w:rFonts w:cs="B Nazanin" w:hint="cs"/>
          <w:sz w:val="44"/>
          <w:szCs w:val="28"/>
          <w:rtl/>
          <w:lang w:bidi="fa-IR"/>
        </w:rPr>
        <w:t>ی</w:t>
      </w:r>
      <w:r w:rsidRPr="004277AA">
        <w:rPr>
          <w:rFonts w:cs="B Nazanin"/>
          <w:sz w:val="44"/>
          <w:szCs w:val="28"/>
          <w:rtl/>
          <w:lang w:bidi="fa-IR"/>
        </w:rPr>
        <w:t xml:space="preserve"> پله 85 ک</w:t>
      </w:r>
      <w:r w:rsidRPr="004277AA">
        <w:rPr>
          <w:rFonts w:cs="B Nazanin" w:hint="cs"/>
          <w:sz w:val="44"/>
          <w:szCs w:val="28"/>
          <w:rtl/>
          <w:lang w:bidi="fa-IR"/>
        </w:rPr>
        <w:t>یلوگرم</w:t>
      </w:r>
      <w:r w:rsidRPr="004277AA">
        <w:rPr>
          <w:rFonts w:cs="B Nazanin"/>
          <w:sz w:val="44"/>
          <w:szCs w:val="28"/>
          <w:rtl/>
          <w:lang w:bidi="fa-IR"/>
        </w:rPr>
        <w:t xml:space="preserve"> وزن داشته که در طول 35 سانت</w:t>
      </w:r>
      <w:r w:rsidRPr="004277AA">
        <w:rPr>
          <w:rFonts w:cs="B Nazanin" w:hint="cs"/>
          <w:sz w:val="44"/>
          <w:szCs w:val="28"/>
          <w:rtl/>
          <w:lang w:bidi="fa-IR"/>
        </w:rPr>
        <w:t>ی</w:t>
      </w:r>
      <w:r w:rsidRPr="004277AA">
        <w:rPr>
          <w:rFonts w:cs="B Nazanin"/>
          <w:sz w:val="44"/>
          <w:szCs w:val="28"/>
          <w:rtl/>
          <w:lang w:bidi="fa-IR"/>
        </w:rPr>
        <w:t xml:space="preserve"> متر از رمپ</w:t>
      </w:r>
      <w:r w:rsidRPr="004277AA">
        <w:rPr>
          <w:rtl/>
        </w:rPr>
        <w:t xml:space="preserve"> </w:t>
      </w:r>
      <w:r w:rsidRPr="004277AA">
        <w:rPr>
          <w:rFonts w:cs="B Nazanin"/>
          <w:sz w:val="44"/>
          <w:szCs w:val="28"/>
          <w:rtl/>
          <w:lang w:bidi="fa-IR"/>
        </w:rPr>
        <w:t>پله قرار گرفته اند. بنابرا</w:t>
      </w:r>
      <w:r w:rsidRPr="004277AA">
        <w:rPr>
          <w:rFonts w:cs="B Nazanin" w:hint="cs"/>
          <w:sz w:val="44"/>
          <w:szCs w:val="28"/>
          <w:rtl/>
          <w:lang w:bidi="fa-IR"/>
        </w:rPr>
        <w:t>ین</w:t>
      </w:r>
      <w:r w:rsidRPr="004277AA">
        <w:rPr>
          <w:rFonts w:cs="B Nazanin"/>
          <w:sz w:val="44"/>
          <w:szCs w:val="28"/>
          <w:rtl/>
          <w:lang w:bidi="fa-IR"/>
        </w:rPr>
        <w:t xml:space="preserve"> بار معادل پاخورها در امتداد ش</w:t>
      </w:r>
      <w:r w:rsidRPr="004277AA">
        <w:rPr>
          <w:rFonts w:cs="B Nazanin" w:hint="cs"/>
          <w:sz w:val="44"/>
          <w:szCs w:val="28"/>
          <w:rtl/>
          <w:lang w:bidi="fa-IR"/>
        </w:rPr>
        <w:t>یب</w:t>
      </w:r>
      <w:r w:rsidRPr="004277AA">
        <w:rPr>
          <w:rFonts w:cs="B Nazanin"/>
          <w:sz w:val="44"/>
          <w:szCs w:val="28"/>
          <w:rtl/>
          <w:lang w:bidi="fa-IR"/>
        </w:rPr>
        <w:t xml:space="preserve"> برابر است با:</w:t>
      </w:r>
    </w:p>
    <w:p w14:paraId="3F8524CC" w14:textId="77777777" w:rsidR="00EB73DD" w:rsidRDefault="00EB73DD" w:rsidP="00EB73DD">
      <w:pPr>
        <w:bidi/>
        <w:spacing w:line="360" w:lineRule="auto"/>
        <w:jc w:val="right"/>
        <w:rPr>
          <w:rFonts w:cs="B Nazanin"/>
          <w:b/>
          <w:sz w:val="44"/>
          <w:szCs w:val="28"/>
          <w:rtl/>
          <w:lang w:bidi="fa-IR"/>
        </w:rPr>
      </w:pPr>
      <w:r>
        <w:rPr>
          <w:rFonts w:ascii="Cambria Math" w:eastAsiaTheme="minorHAnsi" w:hAnsi="Cambria Math" w:cs="Cambria Math"/>
        </w:rPr>
        <w:t>243 𝑘𝑔𝑓⁄𝑚</w:t>
      </w:r>
      <w:r>
        <w:rPr>
          <w:rFonts w:ascii="Cambria Math" w:eastAsiaTheme="minorHAnsi" w:hAnsi="Cambria Math" w:cs="Cambria Math"/>
          <w:sz w:val="17"/>
          <w:szCs w:val="17"/>
        </w:rPr>
        <w:t xml:space="preserve">2   </w:t>
      </w:r>
      <w:r>
        <w:rPr>
          <w:rFonts w:cs="B Nazanin" w:hint="cs"/>
          <w:sz w:val="44"/>
          <w:szCs w:val="28"/>
          <w:rtl/>
          <w:lang w:bidi="fa-IR"/>
        </w:rPr>
        <w:t xml:space="preserve">= </w:t>
      </w:r>
      <w:r w:rsidRPr="004277AA">
        <w:rPr>
          <w:rFonts w:cs="B Nazanin"/>
          <w:sz w:val="44"/>
          <w:szCs w:val="28"/>
          <w:rtl/>
          <w:lang w:bidi="fa-IR"/>
        </w:rPr>
        <w:t xml:space="preserve">وزن پاخورها در </w:t>
      </w:r>
      <w:r w:rsidRPr="004277AA">
        <w:rPr>
          <w:rFonts w:cs="B Nazanin" w:hint="cs"/>
          <w:sz w:val="44"/>
          <w:szCs w:val="28"/>
          <w:rtl/>
          <w:lang w:bidi="fa-IR"/>
        </w:rPr>
        <w:t>یک</w:t>
      </w:r>
      <w:r w:rsidRPr="004277AA">
        <w:rPr>
          <w:rFonts w:cs="B Nazanin"/>
          <w:sz w:val="44"/>
          <w:szCs w:val="28"/>
          <w:rtl/>
          <w:lang w:bidi="fa-IR"/>
        </w:rPr>
        <w:t xml:space="preserve"> مترمربع</w:t>
      </w:r>
    </w:p>
    <w:p w14:paraId="71E17BE6" w14:textId="3E415120" w:rsidR="00EB73DD" w:rsidRDefault="00EB73DD" w:rsidP="00EB73DD">
      <w:pPr>
        <w:bidi/>
        <w:spacing w:line="360" w:lineRule="auto"/>
        <w:jc w:val="both"/>
        <w:rPr>
          <w:rFonts w:cs="B Nazanin"/>
          <w:b/>
          <w:sz w:val="44"/>
          <w:szCs w:val="28"/>
          <w:rtl/>
          <w:lang w:bidi="fa-IR"/>
        </w:rPr>
      </w:pPr>
      <w:r w:rsidRPr="00E451FF">
        <w:rPr>
          <w:rFonts w:cs="B Nazanin"/>
          <w:sz w:val="44"/>
          <w:szCs w:val="28"/>
          <w:rtl/>
          <w:lang w:bidi="fa-IR"/>
        </w:rPr>
        <w:t>مرحله سوم</w:t>
      </w:r>
      <w:r>
        <w:rPr>
          <w:rFonts w:cs="B Nazanin" w:hint="cs"/>
          <w:sz w:val="44"/>
          <w:szCs w:val="28"/>
          <w:rtl/>
          <w:lang w:bidi="fa-IR"/>
        </w:rPr>
        <w:t xml:space="preserve"> (</w:t>
      </w:r>
      <w:r w:rsidRPr="00E451FF">
        <w:rPr>
          <w:rFonts w:cs="B Nazanin"/>
          <w:sz w:val="44"/>
          <w:szCs w:val="28"/>
          <w:rtl/>
          <w:lang w:bidi="fa-IR"/>
        </w:rPr>
        <w:t>محاسبه کل بار رمپ پله</w:t>
      </w:r>
      <w:r>
        <w:rPr>
          <w:rFonts w:cs="B Nazanin" w:hint="cs"/>
          <w:sz w:val="44"/>
          <w:szCs w:val="28"/>
          <w:rtl/>
          <w:lang w:bidi="fa-IR"/>
        </w:rPr>
        <w:t>)</w:t>
      </w:r>
      <w:r w:rsidRPr="00E451FF">
        <w:rPr>
          <w:rFonts w:cs="B Nazanin"/>
          <w:sz w:val="44"/>
          <w:szCs w:val="28"/>
          <w:rtl/>
          <w:lang w:bidi="fa-IR"/>
        </w:rPr>
        <w:t>: بار مرده رمپ پله، مجموع بار بدنه پله</w:t>
      </w:r>
      <w:r w:rsidRPr="00E451FF">
        <w:rPr>
          <w:rtl/>
        </w:rPr>
        <w:t xml:space="preserve"> </w:t>
      </w:r>
      <w:r w:rsidRPr="00E451FF">
        <w:rPr>
          <w:rFonts w:cs="B Nazanin"/>
          <w:sz w:val="44"/>
          <w:szCs w:val="28"/>
          <w:rtl/>
          <w:lang w:bidi="fa-IR"/>
        </w:rPr>
        <w:t>420</w:t>
      </w:r>
      <w:r w:rsidRPr="00E451FF">
        <w:rPr>
          <w:rtl/>
        </w:rPr>
        <w:t xml:space="preserve"> </w:t>
      </w:r>
      <w:r w:rsidRPr="00E451FF">
        <w:rPr>
          <w:rFonts w:cs="B Nazanin"/>
          <w:sz w:val="44"/>
          <w:szCs w:val="28"/>
          <w:rtl/>
          <w:lang w:bidi="fa-IR"/>
        </w:rPr>
        <w:t>و پاخورها</w:t>
      </w:r>
      <w:r w:rsidRPr="00E451FF">
        <w:rPr>
          <w:rFonts w:cs="B Nazanin" w:hint="cs"/>
          <w:sz w:val="44"/>
          <w:szCs w:val="28"/>
          <w:rtl/>
          <w:lang w:bidi="fa-IR"/>
        </w:rPr>
        <w:t>ی</w:t>
      </w:r>
      <w:r w:rsidRPr="00E451FF">
        <w:rPr>
          <w:rFonts w:cs="B Nazanin"/>
          <w:sz w:val="44"/>
          <w:szCs w:val="28"/>
          <w:rtl/>
          <w:lang w:bidi="fa-IR"/>
        </w:rPr>
        <w:t xml:space="preserve"> پله</w:t>
      </w:r>
      <w:r w:rsidRPr="00E451FF">
        <w:rPr>
          <w:rtl/>
        </w:rPr>
        <w:t xml:space="preserve"> </w:t>
      </w:r>
      <w:r w:rsidRPr="00E451FF">
        <w:rPr>
          <w:rFonts w:cs="B Nazanin"/>
          <w:sz w:val="44"/>
          <w:szCs w:val="28"/>
          <w:rtl/>
          <w:lang w:bidi="fa-IR"/>
        </w:rPr>
        <w:t>243</w:t>
      </w:r>
      <w:r w:rsidRPr="00E451FF">
        <w:rPr>
          <w:rtl/>
        </w:rPr>
        <w:t xml:space="preserve"> </w:t>
      </w:r>
      <w:r w:rsidRPr="00E451FF">
        <w:rPr>
          <w:rFonts w:cs="B Nazanin"/>
          <w:sz w:val="44"/>
          <w:szCs w:val="28"/>
          <w:rtl/>
          <w:lang w:bidi="fa-IR"/>
        </w:rPr>
        <w:t>بوده و برابر</w:t>
      </w:r>
      <w:r w:rsidRPr="00E451FF">
        <w:rPr>
          <w:rtl/>
        </w:rPr>
        <w:t xml:space="preserve"> </w:t>
      </w:r>
      <w:r w:rsidRPr="00E451FF">
        <w:rPr>
          <w:rFonts w:cs="B Nazanin"/>
          <w:sz w:val="44"/>
          <w:szCs w:val="28"/>
          <w:rtl/>
          <w:lang w:bidi="fa-IR"/>
        </w:rPr>
        <w:t>663</w:t>
      </w:r>
      <w:r w:rsidRPr="00E451FF">
        <w:rPr>
          <w:rtl/>
        </w:rPr>
        <w:t xml:space="preserve"> </w:t>
      </w:r>
      <w:r w:rsidRPr="00E451FF">
        <w:rPr>
          <w:rFonts w:cs="B Nazanin"/>
          <w:sz w:val="44"/>
          <w:szCs w:val="28"/>
          <w:rtl/>
          <w:lang w:bidi="fa-IR"/>
        </w:rPr>
        <w:t>در امتداد سطح ش</w:t>
      </w:r>
      <w:r w:rsidRPr="00E451FF">
        <w:rPr>
          <w:rFonts w:cs="B Nazanin" w:hint="cs"/>
          <w:sz w:val="44"/>
          <w:szCs w:val="28"/>
          <w:rtl/>
          <w:lang w:bidi="fa-IR"/>
        </w:rPr>
        <w:t>یب</w:t>
      </w:r>
      <w:r w:rsidRPr="00E451FF">
        <w:rPr>
          <w:rFonts w:cs="B Nazanin"/>
          <w:sz w:val="44"/>
          <w:szCs w:val="28"/>
          <w:rtl/>
          <w:lang w:bidi="fa-IR"/>
        </w:rPr>
        <w:t xml:space="preserve"> پله م</w:t>
      </w:r>
      <w:r w:rsidRPr="00E451FF">
        <w:rPr>
          <w:rFonts w:cs="B Nazanin" w:hint="cs"/>
          <w:sz w:val="44"/>
          <w:szCs w:val="28"/>
          <w:rtl/>
          <w:lang w:bidi="fa-IR"/>
        </w:rPr>
        <w:t>ی</w:t>
      </w:r>
      <w:r w:rsidRPr="00E451FF">
        <w:rPr>
          <w:rFonts w:cs="B Nazanin"/>
          <w:sz w:val="44"/>
          <w:szCs w:val="28"/>
          <w:rtl/>
          <w:lang w:bidi="fa-IR"/>
        </w:rPr>
        <w:t xml:space="preserve"> باشد.</w:t>
      </w:r>
    </w:p>
    <w:p w14:paraId="725B25EE" w14:textId="77777777" w:rsidR="00EB73DD" w:rsidRDefault="00EB73DD" w:rsidP="00EB73DD">
      <w:pPr>
        <w:bidi/>
        <w:spacing w:line="360" w:lineRule="auto"/>
        <w:jc w:val="both"/>
        <w:rPr>
          <w:rFonts w:ascii="Cambria Math" w:hAnsi="Cambria Math"/>
          <w:b/>
          <w:szCs w:val="28"/>
          <w:rtl/>
          <w:lang w:bidi="fa-IR"/>
        </w:rPr>
      </w:pPr>
      <w:r w:rsidRPr="009B31D0">
        <w:rPr>
          <w:rFonts w:cs="B Nazanin"/>
          <w:sz w:val="44"/>
          <w:szCs w:val="28"/>
          <w:rtl/>
          <w:lang w:bidi="fa-IR"/>
        </w:rPr>
        <w:t>در محاسبات انجام شده در مراحل اول تا سوم، بار محاسبه شده برا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رمپ پله در راستا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سطح ش</w:t>
      </w:r>
      <w:r w:rsidRPr="009B31D0">
        <w:rPr>
          <w:rFonts w:cs="B Nazanin" w:hint="cs"/>
          <w:sz w:val="44"/>
          <w:szCs w:val="28"/>
          <w:rtl/>
          <w:lang w:bidi="fa-IR"/>
        </w:rPr>
        <w:t>یب</w:t>
      </w:r>
      <w:r w:rsidRPr="009B31D0">
        <w:rPr>
          <w:rFonts w:cs="B Nazanin"/>
          <w:sz w:val="44"/>
          <w:szCs w:val="28"/>
          <w:rtl/>
          <w:lang w:bidi="fa-IR"/>
        </w:rPr>
        <w:t xml:space="preserve"> دار م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باشد که ا</w:t>
      </w:r>
      <w:r w:rsidRPr="009B31D0">
        <w:rPr>
          <w:rFonts w:cs="B Nazanin" w:hint="cs"/>
          <w:sz w:val="44"/>
          <w:szCs w:val="28"/>
          <w:rtl/>
          <w:lang w:bidi="fa-IR"/>
        </w:rPr>
        <w:t>ین</w:t>
      </w:r>
      <w:r w:rsidRPr="009B31D0">
        <w:rPr>
          <w:rFonts w:cs="B Nazanin"/>
          <w:sz w:val="44"/>
          <w:szCs w:val="28"/>
          <w:rtl/>
          <w:lang w:bidi="fa-IR"/>
        </w:rPr>
        <w:t xml:space="preserve"> مسئله کم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tl/>
        </w:rPr>
        <w:t xml:space="preserve"> </w:t>
      </w:r>
      <w:r w:rsidRPr="009B31D0">
        <w:rPr>
          <w:rFonts w:cs="B Nazanin"/>
          <w:sz w:val="44"/>
          <w:szCs w:val="28"/>
          <w:rtl/>
          <w:lang w:bidi="fa-IR"/>
        </w:rPr>
        <w:t>محاسبات بارگذار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در مراحل بعد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را دشوار م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کند. برا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ساده تر شدن روند محاسبات، م</w:t>
      </w:r>
      <w:r w:rsidRPr="009B31D0">
        <w:rPr>
          <w:rFonts w:cs="B Nazanin" w:hint="cs"/>
          <w:sz w:val="44"/>
          <w:szCs w:val="28"/>
          <w:rtl/>
          <w:lang w:bidi="fa-IR"/>
        </w:rPr>
        <w:t>ی</w:t>
      </w:r>
      <w:r w:rsidRPr="009B31D0">
        <w:rPr>
          <w:rFonts w:cs="B Nazanin"/>
          <w:sz w:val="44"/>
          <w:szCs w:val="28"/>
          <w:rtl/>
          <w:lang w:bidi="fa-IR"/>
        </w:rPr>
        <w:t xml:space="preserve"> توان با تقس</w:t>
      </w:r>
      <w:r w:rsidRPr="009B31D0">
        <w:rPr>
          <w:rFonts w:cs="B Nazanin" w:hint="cs"/>
          <w:sz w:val="44"/>
          <w:szCs w:val="28"/>
          <w:rtl/>
          <w:lang w:bidi="fa-IR"/>
        </w:rPr>
        <w:t>یم</w:t>
      </w:r>
      <w:r w:rsidRPr="009B31D0">
        <w:rPr>
          <w:rFonts w:cs="B Nazanin"/>
          <w:sz w:val="44"/>
          <w:szCs w:val="28"/>
          <w:rtl/>
          <w:lang w:bidi="fa-IR"/>
        </w:rPr>
        <w:t xml:space="preserve"> بار مرده قسمت ش</w:t>
      </w:r>
      <w:r w:rsidRPr="009B31D0">
        <w:rPr>
          <w:rFonts w:cs="B Nazanin" w:hint="cs"/>
          <w:sz w:val="44"/>
          <w:szCs w:val="28"/>
          <w:rtl/>
          <w:lang w:bidi="fa-IR"/>
        </w:rPr>
        <w:t>یب</w:t>
      </w:r>
      <w:r w:rsidRPr="009B31D0">
        <w:rPr>
          <w:rFonts w:cs="B Nazanin"/>
          <w:sz w:val="44"/>
          <w:szCs w:val="28"/>
          <w:rtl/>
          <w:lang w:bidi="fa-IR"/>
        </w:rPr>
        <w:t xml:space="preserve"> دار بر</w:t>
      </w:r>
      <w:r w:rsidRPr="009B31D0">
        <w:rPr>
          <w:szCs w:val="28"/>
        </w:rPr>
        <w:t xml:space="preserve"> </w:t>
      </w:r>
      <w:r w:rsidRPr="009B31D0">
        <w:rPr>
          <w:rFonts w:cs="B Nazanin"/>
          <w:szCs w:val="28"/>
          <w:lang w:bidi="fa-IR"/>
        </w:rPr>
        <w:t xml:space="preserve">cos </w:t>
      </w:r>
      <w:r w:rsidRPr="009B31D0">
        <w:rPr>
          <w:rFonts w:ascii="Cambria Math" w:hAnsi="Cambria Math" w:cs="Cambria Math"/>
          <w:szCs w:val="28"/>
          <w:lang w:bidi="fa-IR"/>
        </w:rPr>
        <w:t>𝛼</w:t>
      </w:r>
      <w:r w:rsidRPr="009B31D0">
        <w:rPr>
          <w:rtl/>
        </w:rPr>
        <w:t xml:space="preserve"> </w:t>
      </w:r>
      <w:r w:rsidRPr="00EB73DD">
        <w:rPr>
          <w:rFonts w:ascii="Cambria Math" w:hAnsi="Cambria Math" w:cs="B Nazanin"/>
          <w:szCs w:val="28"/>
          <w:rtl/>
          <w:lang w:bidi="fa-IR"/>
        </w:rPr>
        <w:t>تصو</w:t>
      </w:r>
      <w:r w:rsidRPr="00EB73DD">
        <w:rPr>
          <w:rFonts w:ascii="Cambria Math" w:hAnsi="Cambria Math" w:cs="B Nazanin" w:hint="cs"/>
          <w:szCs w:val="28"/>
          <w:rtl/>
          <w:lang w:bidi="fa-IR"/>
        </w:rPr>
        <w:t>یر</w:t>
      </w:r>
      <w:r w:rsidRPr="00EB73DD">
        <w:rPr>
          <w:rFonts w:ascii="Cambria Math" w:hAnsi="Cambria Math" w:cs="B Nazanin"/>
          <w:szCs w:val="28"/>
          <w:rtl/>
          <w:lang w:bidi="fa-IR"/>
        </w:rPr>
        <w:t xml:space="preserve"> افق</w:t>
      </w:r>
      <w:r w:rsidRPr="00EB73DD">
        <w:rPr>
          <w:rFonts w:ascii="Cambria Math" w:hAnsi="Cambria Math" w:cs="B Nazanin" w:hint="cs"/>
          <w:szCs w:val="28"/>
          <w:rtl/>
          <w:lang w:bidi="fa-IR"/>
        </w:rPr>
        <w:t>ی</w:t>
      </w:r>
      <w:r w:rsidRPr="00EB73DD">
        <w:rPr>
          <w:rFonts w:ascii="Cambria Math" w:hAnsi="Cambria Math" w:cs="B Nazanin"/>
          <w:szCs w:val="28"/>
          <w:rtl/>
          <w:lang w:bidi="fa-IR"/>
        </w:rPr>
        <w:t xml:space="preserve"> ا</w:t>
      </w:r>
      <w:r w:rsidRPr="00EB73DD">
        <w:rPr>
          <w:rFonts w:ascii="Cambria Math" w:hAnsi="Cambria Math" w:cs="B Nazanin" w:hint="cs"/>
          <w:szCs w:val="28"/>
          <w:rtl/>
          <w:lang w:bidi="fa-IR"/>
        </w:rPr>
        <w:t>ین</w:t>
      </w:r>
      <w:r w:rsidRPr="00EB73DD">
        <w:rPr>
          <w:rFonts w:ascii="Cambria Math" w:hAnsi="Cambria Math" w:cs="B Nazanin"/>
          <w:szCs w:val="28"/>
          <w:rtl/>
          <w:lang w:bidi="fa-IR"/>
        </w:rPr>
        <w:t xml:space="preserve"> بار را به دست آورد. در ا</w:t>
      </w:r>
      <w:r w:rsidRPr="00EB73DD">
        <w:rPr>
          <w:rFonts w:ascii="Cambria Math" w:hAnsi="Cambria Math" w:cs="B Nazanin" w:hint="cs"/>
          <w:szCs w:val="28"/>
          <w:rtl/>
          <w:lang w:bidi="fa-IR"/>
        </w:rPr>
        <w:t>ین</w:t>
      </w:r>
      <w:r w:rsidRPr="00EB73DD">
        <w:rPr>
          <w:rFonts w:ascii="Cambria Math" w:hAnsi="Cambria Math" w:cs="B Nazanin"/>
          <w:szCs w:val="28"/>
          <w:rtl/>
          <w:lang w:bidi="fa-IR"/>
        </w:rPr>
        <w:t xml:space="preserve"> پروژه مقدار بار مرده تصو</w:t>
      </w:r>
      <w:r w:rsidRPr="00EB73DD">
        <w:rPr>
          <w:rFonts w:ascii="Cambria Math" w:hAnsi="Cambria Math" w:cs="B Nazanin" w:hint="cs"/>
          <w:szCs w:val="28"/>
          <w:rtl/>
          <w:lang w:bidi="fa-IR"/>
        </w:rPr>
        <w:t>یر</w:t>
      </w:r>
      <w:r w:rsidRPr="00EB73DD">
        <w:rPr>
          <w:rFonts w:ascii="Cambria Math" w:hAnsi="Cambria Math" w:cs="B Nazanin"/>
          <w:szCs w:val="28"/>
          <w:rtl/>
          <w:lang w:bidi="fa-IR"/>
        </w:rPr>
        <w:t xml:space="preserve"> شده در افق برا</w:t>
      </w:r>
      <w:r w:rsidRPr="00EB73DD">
        <w:rPr>
          <w:rFonts w:ascii="Cambria Math" w:hAnsi="Cambria Math" w:cs="B Nazanin" w:hint="cs"/>
          <w:szCs w:val="28"/>
          <w:rtl/>
          <w:lang w:bidi="fa-IR"/>
        </w:rPr>
        <w:t>ی</w:t>
      </w:r>
      <w:r w:rsidRPr="00EB73DD">
        <w:rPr>
          <w:rFonts w:ascii="Cambria Math" w:hAnsi="Cambria Math" w:cs="B Nazanin"/>
          <w:szCs w:val="28"/>
          <w:rtl/>
          <w:lang w:bidi="fa-IR"/>
        </w:rPr>
        <w:t xml:space="preserve"> رمپ پله برابر است با:</w:t>
      </w:r>
    </w:p>
    <w:p w14:paraId="2DCB1393" w14:textId="77777777" w:rsidR="00EB73DD" w:rsidRDefault="00EB73DD" w:rsidP="00EB73DD">
      <w:pPr>
        <w:bidi/>
        <w:spacing w:line="360" w:lineRule="auto"/>
        <w:jc w:val="right"/>
        <w:rPr>
          <w:rFonts w:cs="B Nazanin"/>
          <w:b/>
          <w:sz w:val="44"/>
          <w:szCs w:val="28"/>
          <w:lang w:bidi="fa-IR"/>
        </w:rPr>
      </w:pPr>
      <w:r w:rsidRPr="002A322C">
        <w:rPr>
          <w:rFonts w:cs="B Nazanin"/>
          <w:b/>
          <w:noProof/>
          <w:sz w:val="44"/>
          <w:szCs w:val="28"/>
          <w:rtl/>
        </w:rPr>
        <w:drawing>
          <wp:inline distT="0" distB="0" distL="0" distR="0" wp14:anchorId="353439A9" wp14:editId="2F94E335">
            <wp:extent cx="2949196" cy="655377"/>
            <wp:effectExtent l="0" t="0" r="381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949196" cy="65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12BAC" w14:textId="02FE5B91" w:rsidR="00C66F3F" w:rsidRPr="00EB73DD" w:rsidRDefault="00EB73DD" w:rsidP="00EB73DD">
      <w:pPr>
        <w:bidi/>
        <w:spacing w:line="360" w:lineRule="auto"/>
        <w:jc w:val="center"/>
        <w:rPr>
          <w:rFonts w:cs="B Nazanin"/>
          <w:b/>
          <w:sz w:val="44"/>
          <w:szCs w:val="28"/>
          <w:lang w:bidi="fa-IR"/>
        </w:rPr>
      </w:pPr>
      <w:r>
        <w:rPr>
          <w:rFonts w:cs="B Nazanin" w:hint="cs"/>
          <w:sz w:val="44"/>
          <w:szCs w:val="28"/>
          <w:rtl/>
          <w:lang w:bidi="fa-IR"/>
        </w:rPr>
        <w:t>بار مرده کل وارده بر پله= 775</w:t>
      </w:r>
      <w:r>
        <w:rPr>
          <w:rFonts w:cs="B Nazanin"/>
          <w:b/>
          <w:sz w:val="44"/>
          <w:szCs w:val="28"/>
          <w:lang w:bidi="fa-IR"/>
        </w:rPr>
        <w:t xml:space="preserve">                    </w:t>
      </w:r>
      <w:r>
        <w:rPr>
          <w:rFonts w:cs="B Nazanin" w:hint="cs"/>
          <w:sz w:val="44"/>
          <w:szCs w:val="28"/>
          <w:rtl/>
          <w:lang w:bidi="fa-IR"/>
        </w:rPr>
        <w:t>بار زنده کل وارده بر پله= 500</w:t>
      </w:r>
    </w:p>
    <w:p w14:paraId="5A3523E6" w14:textId="53FBBDC9" w:rsidR="00C66F3F" w:rsidRPr="00EB73DD" w:rsidRDefault="00000000" w:rsidP="00C66F3F">
      <w:pPr>
        <w:bidi/>
        <w:rPr>
          <w:rFonts w:cs="B Nazanin"/>
          <w:sz w:val="28"/>
          <w:szCs w:val="22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2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2"/>
                  <w:lang w:val="en-GB"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8"/>
                  <w:szCs w:val="22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8"/>
              <w:szCs w:val="22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2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2"/>
                  <w:lang w:bidi="fa-IR"/>
                </w:rPr>
                <m:t>775×5</m:t>
              </m:r>
            </m:num>
            <m:den>
              <m:r>
                <w:rPr>
                  <w:rFonts w:ascii="Cambria Math" w:hAnsi="Cambria Math" w:cs="B Nazanin"/>
                  <w:sz w:val="28"/>
                  <w:szCs w:val="22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2"/>
              <w:lang w:bidi="fa-IR"/>
            </w:rPr>
            <m:t>=1938 kgf/m</m:t>
          </m:r>
        </m:oMath>
      </m:oMathPara>
    </w:p>
    <w:p w14:paraId="43AF1428" w14:textId="77777777" w:rsidR="00C66F3F" w:rsidRDefault="00C66F3F" w:rsidP="00C66F3F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6437FC10" w14:textId="01AAF2C6" w:rsidR="00EB73DD" w:rsidRPr="00EB73DD" w:rsidRDefault="00000000" w:rsidP="00EB73DD">
      <w:pPr>
        <w:bidi/>
        <w:rPr>
          <w:rFonts w:cs="B Nazanin"/>
          <w:sz w:val="28"/>
          <w:szCs w:val="22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2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2"/>
                  <w:lang w:val="en-GB"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8"/>
                  <w:szCs w:val="22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8"/>
              <w:szCs w:val="22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2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2"/>
                  <w:lang w:bidi="fa-IR"/>
                </w:rPr>
                <m:t>500×5</m:t>
              </m:r>
            </m:num>
            <m:den>
              <m:r>
                <w:rPr>
                  <w:rFonts w:ascii="Cambria Math" w:hAnsi="Cambria Math" w:cs="B Nazanin"/>
                  <w:sz w:val="28"/>
                  <w:szCs w:val="22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28"/>
              <w:szCs w:val="22"/>
              <w:lang w:bidi="fa-IR"/>
            </w:rPr>
            <m:t>=1250 kgf/m</m:t>
          </m:r>
        </m:oMath>
      </m:oMathPara>
    </w:p>
    <w:p w14:paraId="61662991" w14:textId="77777777" w:rsidR="00683B11" w:rsidRPr="00763F1E" w:rsidRDefault="00683B11" w:rsidP="00683B11">
      <w:pPr>
        <w:pStyle w:val="ListParagraph"/>
        <w:numPr>
          <w:ilvl w:val="0"/>
          <w:numId w:val="41"/>
        </w:numPr>
        <w:bidi/>
        <w:spacing w:line="276" w:lineRule="auto"/>
        <w:rPr>
          <w:rFonts w:cs="B Nazanin"/>
          <w:b/>
          <w:bCs/>
          <w:sz w:val="44"/>
          <w:szCs w:val="28"/>
          <w:lang w:bidi="fa-IR"/>
        </w:rPr>
      </w:pPr>
      <w:r w:rsidRPr="00763F1E">
        <w:rPr>
          <w:rFonts w:cs="B Nazanin" w:hint="cs"/>
          <w:bCs/>
          <w:sz w:val="44"/>
          <w:szCs w:val="28"/>
          <w:rtl/>
          <w:lang w:bidi="fa-IR"/>
        </w:rPr>
        <w:lastRenderedPageBreak/>
        <w:t>بارگذاری دیوار حائل</w:t>
      </w:r>
    </w:p>
    <w:p w14:paraId="2755879A" w14:textId="77777777" w:rsidR="00683B11" w:rsidRPr="00D40818" w:rsidRDefault="00000000" w:rsidP="00683B11">
      <w:pPr>
        <w:bidi/>
        <w:spacing w:line="360" w:lineRule="auto"/>
        <w:jc w:val="both"/>
        <w:rPr>
          <w:rFonts w:cs="B Nazanin"/>
          <w:b/>
          <w:bCs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actual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K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lang w:bidi="fa-IR"/>
            </w:rPr>
            <m:t>γH=0.5×2000×2.8=2800</m:t>
          </m:r>
          <m:f>
            <m:f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173FF651" w14:textId="77777777" w:rsidR="00683B11" w:rsidRPr="00D40818" w:rsidRDefault="00000000" w:rsidP="00683B11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min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γ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min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H=950×2.8=2660</m:t>
          </m:r>
          <m:f>
            <m:f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</m:t>
                  </m:r>
                </m:sup>
              </m:sSup>
            </m:den>
          </m:f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 </m:t>
          </m:r>
        </m:oMath>
      </m:oMathPara>
    </w:p>
    <w:p w14:paraId="0BD92CF6" w14:textId="77777777" w:rsidR="00683B11" w:rsidRDefault="00683B11" w:rsidP="00683B11">
      <w:pPr>
        <w:bidi/>
        <w:spacing w:line="360" w:lineRule="auto"/>
        <w:jc w:val="center"/>
        <w:rPr>
          <w:rFonts w:cs="B Nazanin"/>
          <w:b/>
          <w:bCs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DCE24C1" wp14:editId="2864D7EE">
                <wp:simplePos x="0" y="0"/>
                <wp:positionH relativeFrom="column">
                  <wp:posOffset>1166291</wp:posOffset>
                </wp:positionH>
                <wp:positionV relativeFrom="paragraph">
                  <wp:posOffset>4225326</wp:posOffset>
                </wp:positionV>
                <wp:extent cx="3778370" cy="560717"/>
                <wp:effectExtent l="0" t="0" r="12700" b="10795"/>
                <wp:wrapNone/>
                <wp:docPr id="239" name="Rounded Rectangle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8370" cy="560717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2664B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332A909" id="Rounded Rectangle 224" o:spid="_x0000_s1026" style="position:absolute;margin-left:91.85pt;margin-top:332.7pt;width:297.5pt;height:44.1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" filled="f" strokecolor="#2664b0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BC9ACE" wp14:editId="418BA667">
                <wp:simplePos x="0" y="0"/>
                <wp:positionH relativeFrom="column">
                  <wp:posOffset>1140412</wp:posOffset>
                </wp:positionH>
                <wp:positionV relativeFrom="paragraph">
                  <wp:posOffset>1784050</wp:posOffset>
                </wp:positionV>
                <wp:extent cx="3795623" cy="215661"/>
                <wp:effectExtent l="0" t="0" r="14605" b="13335"/>
                <wp:wrapNone/>
                <wp:docPr id="244" name="Rounded Rectangle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23" cy="215661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0F0F3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12199E" id="Rounded Rectangle 244" o:spid="_x0000_s1026" style="position:absolute;margin-left:89.8pt;margin-top:140.5pt;width:298.85pt;height:17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" filled="f" strokecolor="#0f0f3f" strokeweight="1pt"/>
            </w:pict>
          </mc:Fallback>
        </mc:AlternateContent>
      </w:r>
      <w:r>
        <w:rPr>
          <w:noProof/>
        </w:rPr>
        <w:drawing>
          <wp:inline distT="0" distB="0" distL="0" distR="0" wp14:anchorId="257BA7E5" wp14:editId="13E4B3F1">
            <wp:extent cx="3990975" cy="5657850"/>
            <wp:effectExtent l="0" t="0" r="9525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A14D" w14:textId="77777777" w:rsidR="00683B11" w:rsidRPr="00D40818" w:rsidRDefault="00683B11" w:rsidP="00683B11">
      <w:pPr>
        <w:bidi/>
        <w:spacing w:line="360" w:lineRule="auto"/>
        <w:jc w:val="center"/>
        <w:rPr>
          <w:rFonts w:cs="B Nazanin"/>
          <w:b/>
          <w:bCs/>
          <w:lang w:bidi="fa-IR"/>
        </w:rPr>
      </w:pPr>
    </w:p>
    <w:p w14:paraId="519EC8D5" w14:textId="77777777" w:rsidR="00683B11" w:rsidRPr="0051276C" w:rsidRDefault="00000000" w:rsidP="00683B11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soil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P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min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.</m:t>
              </m:r>
              <m:sSub>
                <m:sSubPr>
                  <m:ctrlPr>
                    <w:rPr>
                      <w:rFonts w:ascii="Cambria Math" w:hAnsi="Cambria Math" w:cs="B Nazanin"/>
                      <w:bCs/>
                      <w:szCs w:val="2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P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actual</m:t>
                  </m:r>
                </m:sub>
              </m:sSub>
            </m:e>
          </m:d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2800.</m:t>
              </m:r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2660</m:t>
              </m:r>
            </m:e>
          </m:d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=2800</m:t>
          </m:r>
          <m:f>
            <m:f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 </m:t>
          </m:r>
        </m:oMath>
      </m:oMathPara>
    </w:p>
    <w:p w14:paraId="538B869E" w14:textId="0E217E91" w:rsidR="00683B11" w:rsidRDefault="00683B11" w:rsidP="00683B11">
      <w:pPr>
        <w:bidi/>
        <w:spacing w:line="360" w:lineRule="auto"/>
        <w:jc w:val="both"/>
        <w:rPr>
          <w:rFonts w:cs="B Nazanin"/>
          <w:bCs/>
          <w:szCs w:val="28"/>
          <w:lang w:bidi="fa-IR"/>
        </w:rPr>
      </w:pPr>
    </w:p>
    <w:p w14:paraId="3601338E" w14:textId="77777777" w:rsidR="00683B11" w:rsidRDefault="00683B11" w:rsidP="00683B11">
      <w:pPr>
        <w:bidi/>
        <w:spacing w:line="360" w:lineRule="auto"/>
        <w:jc w:val="both"/>
        <w:rPr>
          <w:rFonts w:cs="B Nazanin"/>
          <w:bCs/>
          <w:szCs w:val="28"/>
          <w:rtl/>
          <w:lang w:bidi="fa-IR"/>
        </w:rPr>
      </w:pPr>
    </w:p>
    <w:p w14:paraId="2AB8432D" w14:textId="77777777" w:rsidR="00683B11" w:rsidRDefault="00683B11" w:rsidP="00683B11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Cs/>
          <w:szCs w:val="28"/>
          <w:rtl/>
          <w:lang w:bidi="fa-IR"/>
        </w:rPr>
        <w:lastRenderedPageBreak/>
        <w:t>محاسبه نیروی زلزله دیوار حائل</w:t>
      </w:r>
    </w:p>
    <w:p w14:paraId="79F5DEC6" w14:textId="77777777" w:rsidR="00683B11" w:rsidRDefault="00683B11" w:rsidP="00683B1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مشخصات خاک عبارتست از:</w:t>
      </w:r>
    </w:p>
    <w:p w14:paraId="6870526E" w14:textId="061B4237" w:rsidR="00683B11" w:rsidRPr="00D8298C" w:rsidRDefault="00683B11" w:rsidP="00683B11">
      <w:pPr>
        <w:pStyle w:val="ListParagraph"/>
        <w:numPr>
          <w:ilvl w:val="0"/>
          <w:numId w:val="23"/>
        </w:numPr>
        <w:bidi/>
        <w:spacing w:after="200" w:line="360" w:lineRule="auto"/>
        <w:jc w:val="both"/>
        <w:rPr>
          <w:rFonts w:cs="B Nazanin"/>
          <w:b/>
          <w:bCs/>
          <w:szCs w:val="28"/>
          <w:lang w:bidi="fa-IR"/>
        </w:rPr>
      </w:pPr>
      <w:r w:rsidRPr="00D8298C">
        <w:rPr>
          <w:rFonts w:cs="B Nazanin" w:hint="cs"/>
          <w:bCs/>
          <w:szCs w:val="28"/>
          <w:rtl/>
          <w:lang w:bidi="fa-IR"/>
        </w:rPr>
        <w:t xml:space="preserve">شهر: </w:t>
      </w:r>
      <w:r>
        <w:rPr>
          <w:rFonts w:cs="B Nazanin" w:hint="cs"/>
          <w:bCs/>
          <w:szCs w:val="28"/>
          <w:rtl/>
          <w:lang w:bidi="fa-IR"/>
        </w:rPr>
        <w:t>ارومیه</w:t>
      </w:r>
      <w:r w:rsidRPr="00D8298C">
        <w:rPr>
          <w:rFonts w:cs="B Nazanin" w:hint="cs"/>
          <w:bCs/>
          <w:szCs w:val="28"/>
          <w:rtl/>
          <w:lang w:bidi="fa-IR"/>
        </w:rPr>
        <w:t xml:space="preserve"> </w:t>
      </w:r>
      <w:r w:rsidRPr="00D8298C">
        <w:rPr>
          <w:rFonts w:hint="cs"/>
          <w:bCs/>
          <w:szCs w:val="28"/>
          <w:rtl/>
          <w:lang w:bidi="fa-IR"/>
        </w:rPr>
        <w:t>–</w:t>
      </w:r>
      <w:r w:rsidRPr="00D8298C">
        <w:rPr>
          <w:rFonts w:cs="B Nazanin" w:hint="cs"/>
          <w:bCs/>
          <w:szCs w:val="28"/>
          <w:rtl/>
          <w:lang w:bidi="fa-IR"/>
        </w:rPr>
        <w:t xml:space="preserve"> منطقه با خطر نسبی زیاد (</w:t>
      </w:r>
      <m:oMath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A=0.3</m:t>
        </m:r>
      </m:oMath>
      <w:r w:rsidRPr="00D8298C">
        <w:rPr>
          <w:rFonts w:cs="B Nazanin" w:hint="cs"/>
          <w:bCs/>
          <w:szCs w:val="28"/>
          <w:rtl/>
          <w:lang w:bidi="fa-IR"/>
        </w:rPr>
        <w:t>)</w:t>
      </w:r>
    </w:p>
    <w:p w14:paraId="38173395" w14:textId="77777777" w:rsidR="00683B11" w:rsidRPr="00D8298C" w:rsidRDefault="00000000" w:rsidP="00683B11">
      <w:pPr>
        <w:pStyle w:val="ListParagraph"/>
        <w:numPr>
          <w:ilvl w:val="0"/>
          <w:numId w:val="23"/>
        </w:numPr>
        <w:bidi/>
        <w:spacing w:after="200" w:line="360" w:lineRule="auto"/>
        <w:jc w:val="both"/>
        <w:rPr>
          <w:rFonts w:cs="B Nazanin"/>
          <w:b/>
          <w:bCs/>
          <w:szCs w:val="28"/>
          <w:rtl/>
          <w:lang w:bidi="fa-IR"/>
        </w:rPr>
      </w:pPr>
      <m:oMath>
        <m:sSub>
          <m:sSubPr>
            <m:ctrlPr>
              <w:rPr>
                <w:rFonts w:ascii="Cambria Math" w:hAnsi="Cambria Math" w:cs="B Nazanin"/>
                <w:bCs/>
                <w:szCs w:val="28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K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h</m:t>
            </m:r>
          </m:sub>
        </m:sSub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=0.2</m:t>
        </m:r>
      </m:oMath>
    </w:p>
    <w:p w14:paraId="6D22AB00" w14:textId="77777777" w:rsidR="00683B11" w:rsidRPr="00D8298C" w:rsidRDefault="00683B11" w:rsidP="00683B11">
      <w:pPr>
        <w:pStyle w:val="ListParagraph"/>
        <w:numPr>
          <w:ilvl w:val="0"/>
          <w:numId w:val="23"/>
        </w:numPr>
        <w:bidi/>
        <w:spacing w:after="200" w:line="360" w:lineRule="auto"/>
        <w:jc w:val="both"/>
        <w:rPr>
          <w:rFonts w:cs="B Nazanin"/>
          <w:b/>
          <w:bCs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Cambria Math" w:hint="cs"/>
            <w:szCs w:val="28"/>
            <w:rtl/>
            <w:lang w:bidi="fa-IR"/>
          </w:rPr>
          <m:t>∅</m:t>
        </m:r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=30°</m:t>
        </m:r>
      </m:oMath>
    </w:p>
    <w:p w14:paraId="660710F7" w14:textId="77777777" w:rsidR="00683B11" w:rsidRPr="00D8298C" w:rsidRDefault="00683B11" w:rsidP="00683B11">
      <w:pPr>
        <w:pStyle w:val="ListParagraph"/>
        <w:numPr>
          <w:ilvl w:val="0"/>
          <w:numId w:val="23"/>
        </w:numPr>
        <w:bidi/>
        <w:spacing w:after="200" w:line="360" w:lineRule="auto"/>
        <w:jc w:val="both"/>
        <w:rPr>
          <w:rFonts w:cs="B Nazanin"/>
          <w:b/>
          <w:bCs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Cambria Math" w:hint="cs"/>
            <w:szCs w:val="28"/>
            <w:rtl/>
            <w:lang w:bidi="fa-IR"/>
          </w:rPr>
          <m:t>γ</m:t>
        </m:r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=2000 Kgf/</m:t>
        </m:r>
        <m:sSup>
          <m:sSupPr>
            <m:ctrlPr>
              <w:rPr>
                <w:rFonts w:ascii="Cambria Math" w:hAnsi="Cambria Math" w:cs="B Nazanin"/>
                <w:bCs/>
                <w:i/>
                <w:szCs w:val="28"/>
                <w:lang w:bidi="fa-IR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2</m:t>
            </m:r>
          </m:sup>
        </m:sSup>
      </m:oMath>
    </w:p>
    <w:p w14:paraId="3822B836" w14:textId="77777777" w:rsidR="00683B11" w:rsidRPr="00D8298C" w:rsidRDefault="00683B11" w:rsidP="00683B11">
      <w:pPr>
        <w:pStyle w:val="ListParagraph"/>
        <w:numPr>
          <w:ilvl w:val="0"/>
          <w:numId w:val="23"/>
        </w:numPr>
        <w:bidi/>
        <w:spacing w:after="200" w:line="360" w:lineRule="auto"/>
        <w:jc w:val="both"/>
        <w:rPr>
          <w:rFonts w:cs="B Nazanin"/>
          <w:b/>
          <w:bCs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Cambria Math" w:hint="cs"/>
            <w:szCs w:val="28"/>
            <w:rtl/>
            <w:lang w:bidi="fa-IR"/>
          </w:rPr>
          <m:t>δ</m:t>
        </m:r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bCs/>
                <w:i/>
                <w:szCs w:val="28"/>
                <w:lang w:bidi="fa-I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∅</m:t>
            </m:r>
          </m:num>
          <m:den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2</m:t>
            </m:r>
          </m:den>
        </m:f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bCs/>
                <w:i/>
                <w:szCs w:val="28"/>
                <w:lang w:bidi="fa-I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30</m:t>
            </m:r>
          </m:num>
          <m:den>
            <m:r>
              <m:rPr>
                <m:sty m:val="bi"/>
              </m:rPr>
              <w:rPr>
                <w:rFonts w:ascii="Cambria Math" w:hAnsi="Cambria Math" w:cs="B Nazanin"/>
                <w:szCs w:val="28"/>
                <w:lang w:bidi="fa-IR"/>
              </w:rPr>
              <m:t>2</m:t>
            </m:r>
          </m:den>
        </m:f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=15°</m:t>
        </m:r>
      </m:oMath>
    </w:p>
    <w:p w14:paraId="2701B959" w14:textId="77777777" w:rsidR="00683B11" w:rsidRPr="00D8298C" w:rsidRDefault="00683B11" w:rsidP="00683B11">
      <w:pPr>
        <w:pStyle w:val="ListParagraph"/>
        <w:numPr>
          <w:ilvl w:val="0"/>
          <w:numId w:val="23"/>
        </w:numPr>
        <w:bidi/>
        <w:spacing w:after="200" w:line="360" w:lineRule="auto"/>
        <w:jc w:val="both"/>
        <w:rPr>
          <w:rFonts w:cs="B Nazanin"/>
          <w:b/>
          <w:bCs/>
          <w:szCs w:val="28"/>
          <w:lang w:bidi="fa-IR"/>
        </w:rPr>
      </w:pPr>
      <m:oMath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H=2.8</m:t>
        </m:r>
        <m:r>
          <m:rPr>
            <m:sty m:val="bi"/>
          </m:rPr>
          <w:rPr>
            <w:rFonts w:ascii="Cambria Math" w:hAnsi="Cambria Math" w:cs="B Nazanin"/>
            <w:szCs w:val="28"/>
            <w:lang w:bidi="fa-IR"/>
          </w:rPr>
          <m:t>m</m:t>
        </m:r>
      </m:oMath>
    </w:p>
    <w:p w14:paraId="08305AFC" w14:textId="77777777" w:rsidR="00683B11" w:rsidRDefault="00683B11" w:rsidP="00683B11">
      <w:pPr>
        <w:pStyle w:val="ListParagraph"/>
        <w:numPr>
          <w:ilvl w:val="0"/>
          <w:numId w:val="23"/>
        </w:numPr>
        <w:bidi/>
        <w:spacing w:after="200" w:line="360" w:lineRule="auto"/>
        <w:jc w:val="both"/>
        <w:rPr>
          <w:rFonts w:cs="B Nazanin"/>
          <w:b/>
          <w:bCs/>
          <w:szCs w:val="28"/>
          <w:lang w:bidi="fa-IR"/>
        </w:rPr>
      </w:pPr>
      <w:r w:rsidRPr="00D8298C">
        <w:rPr>
          <w:rFonts w:cs="B Nazanin" w:hint="cs"/>
          <w:bCs/>
          <w:szCs w:val="28"/>
          <w:rtl/>
          <w:lang w:bidi="fa-IR"/>
        </w:rPr>
        <w:t>ماسه لای دار، مخلوط ماسه و لای بد دانه بندی شده (</w:t>
      </w:r>
      <w:r w:rsidRPr="00D8298C">
        <w:rPr>
          <w:rFonts w:cs="B Nazanin"/>
          <w:bCs/>
          <w:szCs w:val="28"/>
          <w:lang w:bidi="fa-IR"/>
        </w:rPr>
        <w:t>SM</w:t>
      </w:r>
      <w:r w:rsidRPr="00D8298C">
        <w:rPr>
          <w:rFonts w:cs="B Nazanin" w:hint="cs"/>
          <w:bCs/>
          <w:szCs w:val="28"/>
          <w:rtl/>
          <w:lang w:bidi="fa-IR"/>
        </w:rPr>
        <w:t>)</w:t>
      </w:r>
    </w:p>
    <w:p w14:paraId="421F2C3F" w14:textId="77777777" w:rsidR="00683B11" w:rsidRPr="00D8298C" w:rsidRDefault="00683B11" w:rsidP="00683B11">
      <w:pPr>
        <w:bidi/>
        <w:spacing w:line="360" w:lineRule="auto"/>
        <w:jc w:val="center"/>
        <w:rPr>
          <w:rFonts w:cs="B Nazanin"/>
          <w:b/>
          <w:bCs/>
          <w:szCs w:val="28"/>
          <w:lang w:bidi="fa-IR"/>
        </w:rPr>
      </w:pPr>
      <w:r>
        <w:rPr>
          <w:rFonts w:cs="B Nazanin" w:hint="cs"/>
          <w:b/>
          <w:bCs/>
          <w:noProof/>
          <w:szCs w:val="28"/>
        </w:rPr>
        <w:drawing>
          <wp:inline distT="0" distB="0" distL="0" distR="0" wp14:anchorId="47D7DD6C" wp14:editId="5E2CC17F">
            <wp:extent cx="2819400" cy="2925793"/>
            <wp:effectExtent l="0" t="0" r="0" b="825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5245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682" cy="293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1374A" w14:textId="2CB943E4" w:rsidR="00683B11" w:rsidRPr="00F17621" w:rsidRDefault="00000000" w:rsidP="00683B11">
      <w:pPr>
        <w:tabs>
          <w:tab w:val="left" w:pos="5350"/>
        </w:tabs>
        <w:bidi/>
        <w:spacing w:line="360" w:lineRule="auto"/>
        <w:jc w:val="center"/>
        <w:rPr>
          <w:rFonts w:cs="B Nazanin"/>
          <w:b/>
          <w:bCs/>
          <w:iCs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Cs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ae</m:t>
              </m:r>
            </m:sub>
          </m:sSub>
          <m:r>
            <m:rPr>
              <m:sty m:val="b"/>
            </m:rPr>
            <w:rPr>
              <w:rFonts w:ascii="Cambria Math" w:hAnsi="Cambria Math" w:cs="B Nazanin"/>
              <w:szCs w:val="28"/>
              <w:lang w:bidi="fa-IR"/>
            </w:rPr>
            <m:t>cosδ=0.43</m:t>
          </m:r>
        </m:oMath>
      </m:oMathPara>
    </w:p>
    <w:p w14:paraId="00E2F9E3" w14:textId="5208371C" w:rsidR="00683B11" w:rsidRPr="00F17621" w:rsidRDefault="00000000" w:rsidP="00683B11">
      <w:pPr>
        <w:tabs>
          <w:tab w:val="left" w:pos="5350"/>
        </w:tabs>
        <w:bidi/>
        <w:spacing w:line="360" w:lineRule="auto"/>
        <w:jc w:val="center"/>
        <w:rPr>
          <w:rFonts w:cs="B Nazanin"/>
          <w:b/>
          <w:bCs/>
          <w:iCs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Cs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ae</m:t>
              </m:r>
            </m:sub>
          </m:sSub>
          <m:r>
            <m:rPr>
              <m:sty m:val="b"/>
            </m:rPr>
            <w:rPr>
              <w:rFonts w:ascii="Cambria Math" w:hAnsi="Cambria Math" w:cs="B Nazanin"/>
              <w:szCs w:val="28"/>
              <w:lang w:bidi="fa-IR"/>
            </w:rPr>
            <m:t>×cos15=0.43</m:t>
          </m:r>
        </m:oMath>
      </m:oMathPara>
    </w:p>
    <w:p w14:paraId="0796A00B" w14:textId="20E38AF2" w:rsidR="00683B11" w:rsidRPr="00683B11" w:rsidRDefault="00000000" w:rsidP="00683B11">
      <w:pPr>
        <w:tabs>
          <w:tab w:val="left" w:pos="5350"/>
        </w:tabs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iCs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ae</m:t>
              </m:r>
            </m:sub>
          </m:sSub>
          <m:r>
            <m:rPr>
              <m:sty m:val="b"/>
            </m:rPr>
            <w:rPr>
              <w:rFonts w:ascii="Cambria Math" w:hAnsi="Cambria Math" w:cs="B Nazanin"/>
              <w:szCs w:val="28"/>
              <w:lang w:bidi="fa-IR"/>
            </w:rPr>
            <m:t>=0.445</m:t>
          </m:r>
        </m:oMath>
      </m:oMathPara>
    </w:p>
    <w:p w14:paraId="38866CBC" w14:textId="77777777" w:rsidR="00683B11" w:rsidRDefault="00683B11" w:rsidP="00683B11">
      <w:pPr>
        <w:tabs>
          <w:tab w:val="left" w:pos="5350"/>
        </w:tabs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بار دینامیکی زلزله بصورت زیر محاسبه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شود:</w:t>
      </w:r>
    </w:p>
    <w:p w14:paraId="18063E9E" w14:textId="77777777" w:rsidR="00683B11" w:rsidRPr="00F17621" w:rsidRDefault="00683B11" w:rsidP="00683B11">
      <w:pPr>
        <w:tabs>
          <w:tab w:val="left" w:pos="5350"/>
        </w:tabs>
        <w:bidi/>
        <w:spacing w:line="360" w:lineRule="auto"/>
        <w:jc w:val="both"/>
        <w:rPr>
          <w:rFonts w:cs="B Nazanin"/>
          <w:b/>
          <w:bCs/>
          <w:i/>
          <w:i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RWE=</m:t>
          </m:r>
          <m:sSub>
            <m:sSubPr>
              <m:ctrlPr>
                <w:rPr>
                  <w:rFonts w:ascii="Cambria Math" w:hAnsi="Cambria Math" w:cs="B Nazanin"/>
                  <w:bCs/>
                  <w:iCs/>
                  <w:szCs w:val="28"/>
                  <w:lang w:bidi="fa-IR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K</m:t>
              </m:r>
            </m:e>
            <m:sub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  <w:lang w:bidi="fa-IR"/>
                </w:rPr>
                <m:t>ae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γH</m:t>
          </m:r>
        </m:oMath>
      </m:oMathPara>
    </w:p>
    <w:p w14:paraId="429CF077" w14:textId="09210016" w:rsidR="00683B11" w:rsidRPr="00F17621" w:rsidRDefault="00683B11" w:rsidP="00683B11">
      <w:pPr>
        <w:tabs>
          <w:tab w:val="left" w:pos="5350"/>
        </w:tabs>
        <w:bidi/>
        <w:spacing w:line="360" w:lineRule="auto"/>
        <w:jc w:val="both"/>
        <w:rPr>
          <w:rFonts w:cs="B Nazanin"/>
          <w:b/>
          <w:bCs/>
          <w:i/>
          <w:i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RWE=</m:t>
          </m:r>
          <m:r>
            <m:rPr>
              <m:sty m:val="b"/>
            </m:rPr>
            <w:rPr>
              <w:rFonts w:ascii="Cambria Math" w:hAnsi="Cambria Math" w:cs="B Nazanin"/>
              <w:szCs w:val="28"/>
              <w:lang w:bidi="fa-IR"/>
            </w:rPr>
            <m:t>0.445×2000×2.8</m:t>
          </m:r>
        </m:oMath>
      </m:oMathPara>
    </w:p>
    <w:p w14:paraId="7318293D" w14:textId="2C03377E" w:rsidR="00337D91" w:rsidRPr="000F7A16" w:rsidRDefault="00683B11" w:rsidP="000F7A16">
      <w:pPr>
        <w:tabs>
          <w:tab w:val="left" w:pos="5350"/>
        </w:tabs>
        <w:bidi/>
        <w:spacing w:line="360" w:lineRule="auto"/>
        <w:jc w:val="both"/>
        <w:rPr>
          <w:rFonts w:cs="B Nazanin"/>
          <w:b/>
          <w:bCs/>
          <w:i/>
          <w:iCs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RWE=</m:t>
          </m:r>
          <m:r>
            <m:rPr>
              <m:sty m:val="b"/>
            </m:rPr>
            <w:rPr>
              <w:rFonts w:ascii="Cambria Math" w:hAnsi="Cambria Math" w:cs="B Nazanin"/>
              <w:szCs w:val="28"/>
              <w:lang w:bidi="fa-IR"/>
            </w:rPr>
            <m:t>2492 Kgf/</m:t>
          </m:r>
          <m:sSup>
            <m:sSupPr>
              <m:ctrlPr>
                <w:rPr>
                  <w:rFonts w:ascii="Cambria Math" w:hAnsi="Cambria Math" w:cs="B Nazanin"/>
                  <w:bCs/>
                  <w:iCs/>
                  <w:szCs w:val="28"/>
                  <w:lang w:bidi="fa-IR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m</m:t>
              </m:r>
            </m:e>
            <m:sup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sup>
          </m:sSup>
        </m:oMath>
      </m:oMathPara>
    </w:p>
    <w:p w14:paraId="5CFC57C2" w14:textId="77777777" w:rsidR="00C36DA3" w:rsidRPr="00D750F5" w:rsidRDefault="00C36DA3" w:rsidP="00C36DA3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D750F5">
        <w:rPr>
          <w:rFonts w:cs="B Nazanin" w:hint="cs"/>
          <w:bCs/>
          <w:noProof/>
          <w:sz w:val="36"/>
          <w:szCs w:val="28"/>
          <w:rtl/>
        </w:rPr>
        <w:lastRenderedPageBreak/>
        <w:t>معرفی وزن لرزه ای سازه</w:t>
      </w:r>
    </w:p>
    <w:p w14:paraId="57BF97A6" w14:textId="77777777" w:rsidR="00E245F0" w:rsidRDefault="008B661C" w:rsidP="00E245F0">
      <w:pPr>
        <w:tabs>
          <w:tab w:val="left" w:pos="2157"/>
        </w:tabs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70D8F94" wp14:editId="5E4A1042">
            <wp:extent cx="6097270" cy="1315085"/>
            <wp:effectExtent l="0" t="0" r="0" b="0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31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9A3E7" w14:textId="30435CCC" w:rsidR="008B661C" w:rsidRDefault="007704BB" w:rsidP="009444D7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  <w:r w:rsidRPr="007704BB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234BDCAC" wp14:editId="56976155">
            <wp:extent cx="6097270" cy="2614930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C4A4" w14:textId="77777777" w:rsidR="00073A27" w:rsidRDefault="00073A27" w:rsidP="00073A27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وزن موثر لرزه ای به نرم افزار</w:t>
      </w:r>
    </w:p>
    <w:p w14:paraId="51617476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22BDA524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0751A7C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7860109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3AE25EA8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9562934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9775F06" w14:textId="00F2EF9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2DE3306" w14:textId="77777777" w:rsidR="00337D91" w:rsidRDefault="00337D91" w:rsidP="00337D91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3852653" w14:textId="77777777" w:rsidR="00774F0E" w:rsidRPr="004204F3" w:rsidRDefault="004204F3" w:rsidP="004204F3">
      <w:pPr>
        <w:pStyle w:val="ListParagraph"/>
        <w:numPr>
          <w:ilvl w:val="0"/>
          <w:numId w:val="21"/>
        </w:num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lang w:bidi="fa-IR"/>
        </w:rPr>
      </w:pPr>
      <w:r w:rsidRPr="004204F3">
        <w:rPr>
          <w:rFonts w:cs="B Nazanin" w:hint="cs"/>
          <w:bCs/>
          <w:noProof/>
          <w:sz w:val="36"/>
          <w:szCs w:val="28"/>
          <w:rtl/>
        </w:rPr>
        <w:lastRenderedPageBreak/>
        <w:t xml:space="preserve"> معرفی اثر </w:t>
      </w:r>
      <w:r w:rsidRPr="004204F3">
        <w:rPr>
          <w:rFonts w:asciiTheme="majorBidi" w:hAnsiTheme="majorBidi" w:cstheme="majorBidi"/>
          <w:bCs/>
          <w:noProof/>
        </w:rPr>
        <w:t>P-Delta</w:t>
      </w:r>
      <w:r w:rsidR="007752C6">
        <w:rPr>
          <w:rFonts w:asciiTheme="majorBidi" w:hAnsiTheme="majorBidi" w:cstheme="majorBidi" w:hint="cs"/>
          <w:bCs/>
          <w:noProof/>
          <w:rtl/>
        </w:rPr>
        <w:t xml:space="preserve"> </w:t>
      </w:r>
    </w:p>
    <w:p w14:paraId="761BFA04" w14:textId="77777777" w:rsidR="004204F3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  <w:r w:rsidRPr="00EC7DE8">
        <w:rPr>
          <w:rFonts w:cs="B Nazanin" w:hint="cs"/>
          <w:bCs/>
          <w:noProof/>
          <w:sz w:val="36"/>
          <w:szCs w:val="28"/>
          <w:rtl/>
        </w:rPr>
        <w:drawing>
          <wp:inline distT="0" distB="0" distL="0" distR="0" wp14:anchorId="044FC33B" wp14:editId="030165F6">
            <wp:extent cx="3631721" cy="1992007"/>
            <wp:effectExtent l="0" t="0" r="6985" b="8255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594" cy="199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370AD" w14:textId="77777777" w:rsidR="00EC7DE8" w:rsidRDefault="00033BDA" w:rsidP="00EC7DE8">
      <w:pPr>
        <w:tabs>
          <w:tab w:val="left" w:pos="2157"/>
        </w:tabs>
        <w:bidi/>
        <w:spacing w:line="360" w:lineRule="auto"/>
        <w:jc w:val="both"/>
        <w:rPr>
          <w:rFonts w:cs="B Nazanin"/>
          <w:b/>
          <w:sz w:val="36"/>
          <w:szCs w:val="28"/>
          <w:rtl/>
          <w:lang w:bidi="fa-IR"/>
        </w:rPr>
      </w:pPr>
      <w:r w:rsidRPr="00033BDA">
        <w:rPr>
          <w:rFonts w:cs="B Nazanin" w:hint="cs"/>
          <w:b/>
          <w:sz w:val="36"/>
          <w:szCs w:val="28"/>
          <w:rtl/>
          <w:lang w:bidi="fa-IR"/>
        </w:rPr>
        <w:t>برای اعمال این اثر بایستی ترکیب بار آنرا به نرم افزار معرفی نمائیم که برای این منظور از ترکیب بار اول طراحی استفاده می</w:t>
      </w:r>
      <w:r w:rsidRPr="00033BDA">
        <w:rPr>
          <w:rFonts w:cs="B Nazanin"/>
          <w:b/>
          <w:sz w:val="36"/>
          <w:szCs w:val="28"/>
          <w:rtl/>
          <w:lang w:bidi="fa-IR"/>
        </w:rPr>
        <w:softHyphen/>
      </w:r>
      <w:r w:rsidRPr="00033BDA">
        <w:rPr>
          <w:rFonts w:cs="B Nazanin" w:hint="cs"/>
          <w:b/>
          <w:sz w:val="36"/>
          <w:szCs w:val="28"/>
          <w:rtl/>
          <w:lang w:bidi="fa-IR"/>
        </w:rPr>
        <w:t>نمائیم:</w:t>
      </w:r>
    </w:p>
    <w:p w14:paraId="5E167530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1E9A9233" w14:textId="77777777" w:rsidR="00033BDA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rFonts w:cs="B Nazanin" w:hint="cs"/>
          <w:b/>
          <w:noProof/>
          <w:sz w:val="36"/>
          <w:szCs w:val="28"/>
          <w:rtl/>
        </w:rPr>
        <w:drawing>
          <wp:inline distT="0" distB="0" distL="0" distR="0" wp14:anchorId="67B13255" wp14:editId="13E4C7EB">
            <wp:extent cx="3333333" cy="3028571"/>
            <wp:effectExtent l="0" t="0" r="635" b="63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45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333" cy="3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76740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0A70C8FC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23DB3102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2AF3DBD1" w14:textId="6278C743" w:rsidR="00D943E2" w:rsidRDefault="007704BB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 w:rsidRPr="007704BB">
        <w:rPr>
          <w:rFonts w:cs="B Nazanin"/>
          <w:b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E81473B" wp14:editId="50967FDE">
            <wp:extent cx="3452159" cy="4084674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452159" cy="408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49C57" w14:textId="77777777" w:rsidR="0094360A" w:rsidRDefault="0094360A" w:rsidP="0094360A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rFonts w:cs="B Nazanin" w:hint="cs"/>
          <w:b/>
          <w:sz w:val="36"/>
          <w:szCs w:val="28"/>
          <w:rtl/>
          <w:lang w:bidi="fa-IR"/>
        </w:rPr>
        <w:t xml:space="preserve">معرفی اثر </w:t>
      </w:r>
      <w:r w:rsidRPr="0094360A">
        <w:rPr>
          <w:rFonts w:asciiTheme="majorBidi" w:hAnsiTheme="majorBidi" w:cstheme="majorBidi"/>
          <w:b/>
          <w:lang w:bidi="fa-IR"/>
        </w:rPr>
        <w:t>P-Delta</w:t>
      </w:r>
      <w:r w:rsidRPr="0094360A">
        <w:rPr>
          <w:rFonts w:asciiTheme="majorBidi" w:hAnsiTheme="majorBidi" w:cstheme="majorBidi"/>
          <w:b/>
          <w:rtl/>
          <w:lang w:bidi="fa-IR"/>
        </w:rPr>
        <w:t xml:space="preserve"> </w:t>
      </w:r>
      <w:r>
        <w:rPr>
          <w:rFonts w:cs="B Nazanin" w:hint="cs"/>
          <w:b/>
          <w:sz w:val="36"/>
          <w:szCs w:val="28"/>
          <w:rtl/>
          <w:lang w:bidi="fa-IR"/>
        </w:rPr>
        <w:t>به نرم افزار</w:t>
      </w:r>
    </w:p>
    <w:p w14:paraId="2B2EB762" w14:textId="77777777" w:rsidR="00EF1C82" w:rsidRPr="00D750F5" w:rsidRDefault="00EF1C82" w:rsidP="00EF1C82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  <w:r w:rsidRPr="00D750F5">
        <w:rPr>
          <w:rFonts w:cs="B Nazanin" w:hint="cs"/>
          <w:bCs/>
          <w:noProof/>
          <w:sz w:val="36"/>
          <w:szCs w:val="28"/>
          <w:rtl/>
          <w:lang w:bidi="fa-IR"/>
        </w:rPr>
        <w:t>اختصاص اصلاحات مدلسازی</w:t>
      </w:r>
    </w:p>
    <w:p w14:paraId="3A3DF528" w14:textId="61B4C46B" w:rsidR="0094360A" w:rsidRPr="009850A9" w:rsidRDefault="00EF1C82" w:rsidP="0094360A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 w:rsidRPr="009850A9">
        <w:rPr>
          <w:rFonts w:cs="B Nazanin" w:hint="cs"/>
          <w:bCs/>
          <w:sz w:val="36"/>
          <w:szCs w:val="28"/>
          <w:rtl/>
          <w:lang w:bidi="fa-IR"/>
        </w:rPr>
        <w:t>1-</w:t>
      </w:r>
      <w:r w:rsidR="00830351">
        <w:rPr>
          <w:rFonts w:cs="B Nazanin" w:hint="cs"/>
          <w:bCs/>
          <w:sz w:val="36"/>
          <w:szCs w:val="28"/>
          <w:rtl/>
          <w:lang w:bidi="fa-IR"/>
        </w:rPr>
        <w:t>15</w:t>
      </w:r>
      <w:r w:rsidRPr="009850A9">
        <w:rPr>
          <w:rFonts w:cs="B Nazanin" w:hint="cs"/>
          <w:bCs/>
          <w:sz w:val="36"/>
          <w:szCs w:val="28"/>
          <w:rtl/>
          <w:lang w:bidi="fa-IR"/>
        </w:rPr>
        <w:t>) اختصاص تکیه گاه گیردار پای ستون ها</w:t>
      </w:r>
    </w:p>
    <w:p w14:paraId="75F2CF1A" w14:textId="21582561" w:rsidR="00EF1C82" w:rsidRDefault="00141EFD" w:rsidP="00141EFD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2EBCF17" wp14:editId="0B749E98">
            <wp:extent cx="2734574" cy="2448495"/>
            <wp:effectExtent l="0" t="0" r="8890" b="952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737693" cy="245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EC20E" w14:textId="77777777" w:rsidR="00337D91" w:rsidRDefault="00337D91" w:rsidP="00337D91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7F0014E6" w14:textId="6B468DB8" w:rsidR="00141EFD" w:rsidRDefault="008B05FC" w:rsidP="00141EFD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 w:rsidRPr="008B05FC">
        <w:rPr>
          <w:rFonts w:cs="B Nazanin" w:hint="cs"/>
          <w:bCs/>
          <w:sz w:val="36"/>
          <w:szCs w:val="28"/>
          <w:rtl/>
          <w:lang w:bidi="fa-IR"/>
        </w:rPr>
        <w:lastRenderedPageBreak/>
        <w:t>2-</w:t>
      </w:r>
      <w:r w:rsidR="00830351">
        <w:rPr>
          <w:rFonts w:cs="B Nazanin" w:hint="cs"/>
          <w:bCs/>
          <w:sz w:val="36"/>
          <w:szCs w:val="28"/>
          <w:rtl/>
          <w:lang w:bidi="fa-IR"/>
        </w:rPr>
        <w:t>15</w:t>
      </w:r>
      <w:r w:rsidRPr="008B05FC">
        <w:rPr>
          <w:rFonts w:cs="B Nazanin" w:hint="cs"/>
          <w:bCs/>
          <w:sz w:val="36"/>
          <w:szCs w:val="28"/>
          <w:rtl/>
          <w:lang w:bidi="fa-IR"/>
        </w:rPr>
        <w:t>- اختصاص نواحی انتهایی صلب</w:t>
      </w:r>
    </w:p>
    <w:p w14:paraId="412EB085" w14:textId="77777777" w:rsidR="008B05FC" w:rsidRDefault="004D3E0C" w:rsidP="004D3E0C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3F4DCA7" wp14:editId="33C1A552">
            <wp:extent cx="2924175" cy="3857625"/>
            <wp:effectExtent l="0" t="0" r="9525" b="952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6A6A0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46A30677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773BE1DD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4F54C4EF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0213E32A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4FFE69AB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6E28B3CA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2A864817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7C886FFF" w14:textId="5E876D09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0C6EE19E" w14:textId="77777777" w:rsidR="00337D91" w:rsidRDefault="00337D91" w:rsidP="00337D91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193D7B15" w14:textId="0718DE5E" w:rsidR="004D3E0C" w:rsidRDefault="009503A3" w:rsidP="004D3E0C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>
        <w:rPr>
          <w:rFonts w:cs="B Nazanin" w:hint="cs"/>
          <w:bCs/>
          <w:sz w:val="36"/>
          <w:szCs w:val="28"/>
          <w:rtl/>
          <w:lang w:bidi="fa-IR"/>
        </w:rPr>
        <w:lastRenderedPageBreak/>
        <w:t>3-</w:t>
      </w:r>
      <w:r w:rsidR="00830351">
        <w:rPr>
          <w:rFonts w:cs="B Nazanin" w:hint="cs"/>
          <w:bCs/>
          <w:sz w:val="36"/>
          <w:szCs w:val="28"/>
          <w:rtl/>
          <w:lang w:bidi="fa-IR"/>
        </w:rPr>
        <w:t>15</w:t>
      </w:r>
      <w:r>
        <w:rPr>
          <w:rFonts w:cs="B Nazanin" w:hint="cs"/>
          <w:bCs/>
          <w:sz w:val="36"/>
          <w:szCs w:val="28"/>
          <w:rtl/>
          <w:lang w:bidi="fa-IR"/>
        </w:rPr>
        <w:t>- اختصاص ضرایب ترک خوردگی</w:t>
      </w:r>
    </w:p>
    <w:p w14:paraId="66A78867" w14:textId="77777777" w:rsidR="002437D7" w:rsidRDefault="002437D7" w:rsidP="009503A3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6F00C8A" wp14:editId="621DC420">
            <wp:extent cx="6097270" cy="3453130"/>
            <wp:effectExtent l="76200" t="76200" r="132080" b="12827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531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428C4F7" w14:textId="77777777" w:rsidR="009503A3" w:rsidRDefault="002437D7" w:rsidP="002437D7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مبحث نهم در خصوص ضرایب ترک خوردگی</w:t>
      </w:r>
    </w:p>
    <w:p w14:paraId="6B1900A2" w14:textId="77777777" w:rsidR="002437D7" w:rsidRDefault="009A3D6E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AF9F018" wp14:editId="517C94D8">
            <wp:extent cx="3371850" cy="3491662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389548" cy="3509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A3CF0" w14:textId="77777777" w:rsidR="009A3D6E" w:rsidRDefault="009A3D6E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معرفی ضریب ترک خوردگی ستون ها در نرم افزار</w:t>
      </w:r>
    </w:p>
    <w:p w14:paraId="0A40A738" w14:textId="77777777" w:rsidR="00872193" w:rsidRDefault="00872193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367114A" wp14:editId="140F102A">
            <wp:extent cx="3545457" cy="3643942"/>
            <wp:effectExtent l="0" t="0" r="0" b="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552670" cy="365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BD5A0" w14:textId="0B6DB5B6" w:rsidR="00872193" w:rsidRDefault="00872193" w:rsidP="0087219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معرفی ضریب ترک خوردگی تیرها در نرم افزار</w:t>
      </w:r>
    </w:p>
    <w:p w14:paraId="0AE0AFCF" w14:textId="2EB2835F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166A7A9" w14:textId="2A3AB133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8ACAAD9" w14:textId="03231EF4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5671B21" w14:textId="0F88AC71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94C2161" w14:textId="48A92DCD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D4EE7B8" w14:textId="771C33F0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00183F0" w14:textId="252F4A82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24A192C" w14:textId="0FB46C74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7B14BDA" w14:textId="07B79608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9036E59" w14:textId="03AD2414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44DBB48" w14:textId="55166C7B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84C94C8" w14:textId="0CF49E4B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F694A5C" w14:textId="25567E38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234F92C" w14:textId="4547C3C2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D2DBAD9" w14:textId="0E6611B8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CC26F1F" w14:textId="4A2DE9B4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E6B7887" w14:textId="77777777" w:rsidR="003970B8" w:rsidRDefault="003970B8" w:rsidP="003970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71F437F" w14:textId="7037A09F" w:rsidR="00872193" w:rsidRDefault="002759FE" w:rsidP="00872193">
      <w:pPr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4-</w:t>
      </w:r>
      <w:r w:rsidR="00830351">
        <w:rPr>
          <w:rFonts w:cs="B Nazanin" w:hint="cs"/>
          <w:b/>
          <w:bCs/>
          <w:sz w:val="36"/>
          <w:szCs w:val="28"/>
          <w:rtl/>
          <w:lang w:bidi="fa-IR"/>
        </w:rPr>
        <w:t>15</w:t>
      </w:r>
      <w:r>
        <w:rPr>
          <w:rFonts w:cs="B Nazanin" w:hint="cs"/>
          <w:b/>
          <w:bCs/>
          <w:sz w:val="36"/>
          <w:szCs w:val="28"/>
          <w:rtl/>
          <w:lang w:bidi="fa-IR"/>
        </w:rPr>
        <w:t>- اختصاص دیافراگم</w:t>
      </w:r>
    </w:p>
    <w:p w14:paraId="056D6064" w14:textId="77777777" w:rsidR="002759FE" w:rsidRDefault="002759FE" w:rsidP="00A7311D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0179C8B" w14:textId="23278F0F" w:rsidR="00F703D4" w:rsidRDefault="00183C19" w:rsidP="00C073CC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183C19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3FA7F80F" wp14:editId="5614F77B">
            <wp:extent cx="6097270" cy="322008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03008" w14:textId="0EDAE4DD" w:rsidR="00BC601B" w:rsidRDefault="00BC601B" w:rsidP="00BC601B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دیافراگم سازه</w:t>
      </w:r>
    </w:p>
    <w:p w14:paraId="3BB39B3F" w14:textId="74579959" w:rsidR="00BC601B" w:rsidRDefault="00BC601B" w:rsidP="00BC601B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FA2E6E3" w14:textId="7D671CD8" w:rsidR="00BC601B" w:rsidRDefault="00BC601B" w:rsidP="00BC601B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77CA91A3" w14:textId="77F853AF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CAF6055" w14:textId="3F0F44D1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7CFD8A5" w14:textId="0BB7202A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B59A628" w14:textId="0947F72B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28E1EDA9" w14:textId="7E673958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90FD3B6" w14:textId="4F39D8F0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794457A2" w14:textId="4DE2E9FF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537B721" w14:textId="15791826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1A03541" w14:textId="5A27FB71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AE60F6B" w14:textId="76EA4EE3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5E16490" w14:textId="02DB92CD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3C9B7593" w14:textId="32FA5D99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9E59537" w14:textId="079A48A2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4E126AC" w14:textId="77777777" w:rsidR="00183C19" w:rsidRDefault="00183C19" w:rsidP="00183C19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28F3DD08" w14:textId="77777777" w:rsidR="00A7311D" w:rsidRDefault="00F54925" w:rsidP="00F54925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تحلیل سازه</w:t>
      </w:r>
    </w:p>
    <w:p w14:paraId="2E733D18" w14:textId="77777777" w:rsidR="00F54925" w:rsidRPr="00F54925" w:rsidRDefault="00F54925" w:rsidP="00F54925">
      <w:pPr>
        <w:bidi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15FB9C9C" w14:textId="77777777" w:rsidR="009A3D6E" w:rsidRDefault="0071469B" w:rsidP="00872193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059F0736" wp14:editId="40E4635B">
            <wp:extent cx="6097270" cy="3503295"/>
            <wp:effectExtent l="0" t="0" r="0" b="1905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3CCCF" w14:textId="77777777" w:rsidR="0071469B" w:rsidRDefault="0071469B" w:rsidP="0071469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3CC50D9F" w14:textId="77777777" w:rsidR="00056712" w:rsidRDefault="00056712" w:rsidP="00056712">
      <w:pPr>
        <w:bidi/>
        <w:jc w:val="both"/>
        <w:rPr>
          <w:rFonts w:cs="B Nazanin"/>
          <w:sz w:val="36"/>
          <w:szCs w:val="28"/>
          <w:lang w:bidi="fa-IR"/>
        </w:rPr>
      </w:pPr>
    </w:p>
    <w:p w14:paraId="6EA8604E" w14:textId="54B053A7" w:rsidR="008D2A3F" w:rsidRDefault="008D2A3F" w:rsidP="008D2A3F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B8617B2" w14:textId="3247BBF7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502C455" w14:textId="56329CF0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EBB7588" w14:textId="2898D426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A0F8575" w14:textId="107F9034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8CBE54C" w14:textId="11285640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53818D38" w14:textId="2C13917C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5C10A5B" w14:textId="59B70366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5D0A3EB0" w14:textId="6D13CF95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2C0F8BAE" w14:textId="6B6E521F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2516D25" w14:textId="08D4DDEA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95219B2" w14:textId="0DB0C1A3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510137B2" w14:textId="36C28B52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0679297" w14:textId="006FA7D7" w:rsidR="00BC601B" w:rsidRDefault="00BC601B" w:rsidP="00BC601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568695AE" w14:textId="77777777" w:rsidR="00BC601B" w:rsidRDefault="00BC601B" w:rsidP="00BC601B">
      <w:pPr>
        <w:bidi/>
        <w:jc w:val="both"/>
        <w:rPr>
          <w:rFonts w:cs="B Nazanin"/>
          <w:sz w:val="36"/>
          <w:szCs w:val="28"/>
          <w:lang w:bidi="fa-IR"/>
        </w:rPr>
      </w:pPr>
    </w:p>
    <w:p w14:paraId="4C837E7B" w14:textId="77777777" w:rsidR="008D2A3F" w:rsidRDefault="008D2A3F" w:rsidP="008D2A3F">
      <w:pPr>
        <w:bidi/>
        <w:jc w:val="both"/>
        <w:rPr>
          <w:rFonts w:cs="B Nazanin"/>
          <w:sz w:val="36"/>
          <w:szCs w:val="28"/>
          <w:lang w:bidi="fa-IR"/>
        </w:rPr>
      </w:pPr>
    </w:p>
    <w:p w14:paraId="6B980F1F" w14:textId="0A103CAB" w:rsidR="0085605C" w:rsidRPr="00830351" w:rsidRDefault="0085605C" w:rsidP="00830351">
      <w:pPr>
        <w:pStyle w:val="ListParagraph"/>
        <w:numPr>
          <w:ilvl w:val="0"/>
          <w:numId w:val="21"/>
        </w:numPr>
        <w:bidi/>
        <w:rPr>
          <w:rFonts w:cs="B Nazanin"/>
          <w:b/>
          <w:bCs/>
          <w:sz w:val="44"/>
          <w:szCs w:val="28"/>
          <w:rtl/>
          <w:lang w:bidi="fa-IR"/>
        </w:rPr>
      </w:pPr>
      <w:r w:rsidRPr="00830351">
        <w:rPr>
          <w:rFonts w:cs="B Nazanin" w:hint="cs"/>
          <w:bCs/>
          <w:sz w:val="44"/>
          <w:szCs w:val="28"/>
          <w:rtl/>
          <w:lang w:bidi="fa-IR"/>
        </w:rPr>
        <w:lastRenderedPageBreak/>
        <w:t>تحلیل یکدهم دهانه و پرتال</w:t>
      </w:r>
    </w:p>
    <w:p w14:paraId="4388FB51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4C47181" wp14:editId="4F43145D">
            <wp:extent cx="6097270" cy="1332230"/>
            <wp:effectExtent l="0" t="0" r="0" b="12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E315B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 w:rsidRPr="00916533">
        <w:rPr>
          <w:rFonts w:cs="B Nazanin"/>
          <w:noProof/>
          <w:sz w:val="44"/>
          <w:szCs w:val="28"/>
          <w:rtl/>
        </w:rPr>
        <w:drawing>
          <wp:inline distT="0" distB="0" distL="0" distR="0" wp14:anchorId="5B711DF5" wp14:editId="1D97289B">
            <wp:extent cx="4371975" cy="320040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87595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 w:rsidRPr="00916533">
        <w:rPr>
          <w:rFonts w:cs="B Nazanin"/>
          <w:noProof/>
          <w:sz w:val="44"/>
          <w:szCs w:val="28"/>
          <w:rtl/>
        </w:rPr>
        <w:drawing>
          <wp:inline distT="0" distB="0" distL="0" distR="0" wp14:anchorId="4AFD8BAA" wp14:editId="7BE3CBED">
            <wp:extent cx="6097270" cy="2346998"/>
            <wp:effectExtent l="0" t="0" r="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270" cy="2346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3A2FA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 w:rsidRPr="00916533">
        <w:rPr>
          <w:rFonts w:cs="B Nazanin"/>
          <w:noProof/>
          <w:sz w:val="44"/>
          <w:szCs w:val="28"/>
          <w:rtl/>
        </w:rPr>
        <w:lastRenderedPageBreak/>
        <w:drawing>
          <wp:inline distT="0" distB="0" distL="0" distR="0" wp14:anchorId="6D1334C3" wp14:editId="14DC0BD0">
            <wp:extent cx="6097270" cy="6018764"/>
            <wp:effectExtent l="0" t="0" r="0" b="127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270" cy="601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04675" w14:textId="77777777" w:rsidR="008D2A3F" w:rsidRDefault="0015262E" w:rsidP="008D2A3F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برای تحلیل قاب 4 از سازه سمت راست خواهیم داشت:</w:t>
      </w:r>
    </w:p>
    <w:p w14:paraId="4F8BD716" w14:textId="77777777" w:rsidR="0015262E" w:rsidRDefault="007C09B9" w:rsidP="0015262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8BDDE7D" wp14:editId="070D3688">
            <wp:extent cx="4791075" cy="517207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74600" w14:textId="77777777" w:rsidR="007C09B9" w:rsidRDefault="007C09B9" w:rsidP="007C09B9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sz w:val="36"/>
          <w:szCs w:val="28"/>
          <w:lang w:bidi="fa-IR"/>
        </w:rPr>
        <w:t xml:space="preserve">Dead Loads </w:t>
      </w:r>
    </w:p>
    <w:p w14:paraId="71D55420" w14:textId="77777777" w:rsidR="007C09B9" w:rsidRDefault="007C09B9" w:rsidP="007C09B9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20093F92" w14:textId="77777777" w:rsidR="00C073CC" w:rsidRDefault="00156774" w:rsidP="00156774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20F1C012" wp14:editId="75624302">
            <wp:extent cx="4314825" cy="4038600"/>
            <wp:effectExtent l="0" t="0" r="952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885E7" w14:textId="77777777" w:rsidR="00156774" w:rsidRDefault="00156774" w:rsidP="00156774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sz w:val="36"/>
          <w:szCs w:val="28"/>
          <w:lang w:bidi="fa-IR"/>
        </w:rPr>
        <w:t>Dead Load Analyze 0.1Span</w:t>
      </w:r>
    </w:p>
    <w:p w14:paraId="1695BBCC" w14:textId="77777777" w:rsidR="00156774" w:rsidRDefault="00156774" w:rsidP="00156774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/>
          <w:sz w:val="36"/>
          <w:szCs w:val="28"/>
          <w:lang w:bidi="fa-IR"/>
        </w:rPr>
        <w:t xml:space="preserve"> </w:t>
      </w:r>
    </w:p>
    <w:p w14:paraId="09524287" w14:textId="77777777" w:rsidR="00C073CC" w:rsidRDefault="00341AB5" w:rsidP="00341AB5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55B1A713" wp14:editId="1B636DC7">
            <wp:extent cx="4724400" cy="52959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ED81C" w14:textId="77777777" w:rsidR="00341AB5" w:rsidRDefault="00341AB5" w:rsidP="00341AB5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50773805" wp14:editId="08ACF1A9">
            <wp:extent cx="4714875" cy="5219700"/>
            <wp:effectExtent l="0" t="0" r="9525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58450" w14:textId="77777777" w:rsidR="00341AB5" w:rsidRDefault="00341AB5" w:rsidP="00341AB5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sz w:val="36"/>
          <w:szCs w:val="28"/>
          <w:lang w:bidi="fa-IR"/>
        </w:rPr>
        <w:t>Live Loads</w:t>
      </w:r>
    </w:p>
    <w:p w14:paraId="02F1B840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6DBF8BB3" wp14:editId="685F51C7">
            <wp:extent cx="4476750" cy="4029075"/>
            <wp:effectExtent l="0" t="0" r="0" b="9525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611CC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4B556879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sz w:val="36"/>
          <w:szCs w:val="28"/>
          <w:lang w:bidi="fa-IR"/>
        </w:rPr>
        <w:t>Live Load Analyze 0.1Span</w:t>
      </w:r>
    </w:p>
    <w:p w14:paraId="2695BEA1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59BEE3B4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0B325998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25A3D098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18862FC9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6EE40051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3BED1C83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126B9573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445117AC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7605F27B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5D344015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388B58F2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54E0044B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31119CEB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0BBDBDE3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092A7121" w14:textId="0429255C" w:rsidR="00235307" w:rsidRDefault="00235307" w:rsidP="00235307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98ADDA4" w14:textId="1F659E4B" w:rsidR="00BC601B" w:rsidRDefault="00BC601B" w:rsidP="00BC601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8766230" w14:textId="77777777" w:rsidR="00BC601B" w:rsidRDefault="00BC601B" w:rsidP="00BC601B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62DB7951" w14:textId="77777777" w:rsidR="006A0598" w:rsidRDefault="006A0598" w:rsidP="000E3894">
      <w:pPr>
        <w:bidi/>
        <w:rPr>
          <w:rFonts w:cs="B Nazanin"/>
          <w:sz w:val="36"/>
          <w:szCs w:val="28"/>
          <w:lang w:bidi="fa-IR"/>
        </w:rPr>
      </w:pPr>
    </w:p>
    <w:p w14:paraId="7B6C1490" w14:textId="5B03E43F" w:rsidR="00B432F8" w:rsidRPr="00830351" w:rsidRDefault="00830351" w:rsidP="00830351">
      <w:pPr>
        <w:pStyle w:val="ListParagraph"/>
        <w:numPr>
          <w:ilvl w:val="0"/>
          <w:numId w:val="21"/>
        </w:numPr>
        <w:tabs>
          <w:tab w:val="left" w:pos="1127"/>
        </w:tabs>
        <w:bidi/>
        <w:rPr>
          <w:rFonts w:cs="B Nazanin"/>
          <w:b/>
          <w:bCs/>
          <w:sz w:val="36"/>
          <w:szCs w:val="28"/>
          <w:rtl/>
          <w:lang w:bidi="fa-IR"/>
        </w:rPr>
      </w:pPr>
      <w:r w:rsidRPr="00830351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طراحی دستی اعضا</w:t>
      </w:r>
    </w:p>
    <w:p w14:paraId="7C5DE4F3" w14:textId="77777777" w:rsidR="0050358D" w:rsidRPr="00FA11C3" w:rsidRDefault="0050358D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center"/>
        <w:rPr>
          <w:rFonts w:ascii="Calibri" w:eastAsia="Calibri" w:hAnsi="Calibri" w:cs="B Nazanin"/>
          <w:sz w:val="36"/>
          <w:szCs w:val="36"/>
          <w:rtl/>
          <w:lang w:bidi="fa-IR"/>
        </w:rPr>
      </w:pPr>
      <w:r w:rsidRPr="00FA11C3">
        <w:rPr>
          <w:rFonts w:ascii="Calibri" w:eastAsia="Calibri" w:hAnsi="Calibri" w:cs="B Nazanin" w:hint="cs"/>
          <w:sz w:val="36"/>
          <w:szCs w:val="36"/>
          <w:rtl/>
          <w:lang w:bidi="fa-IR"/>
        </w:rPr>
        <w:t>طراحی دستی اعضا:</w:t>
      </w:r>
    </w:p>
    <w:p w14:paraId="39253C3C" w14:textId="77777777" w:rsidR="0050358D" w:rsidRPr="00FA11C3" w:rsidRDefault="0050358D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center"/>
        <w:rPr>
          <w:rFonts w:ascii="Calibri" w:eastAsia="Calibri" w:hAnsi="Calibri" w:cs="B Nazanin"/>
          <w:sz w:val="36"/>
          <w:szCs w:val="36"/>
          <w:rtl/>
          <w:lang w:bidi="fa-IR"/>
        </w:rPr>
      </w:pPr>
      <w:r w:rsidRPr="00FA11C3">
        <w:rPr>
          <w:rFonts w:ascii="Calibri" w:eastAsia="Calibri" w:hAnsi="Calibri" w:cs="B Nazanin" w:hint="cs"/>
          <w:sz w:val="36"/>
          <w:szCs w:val="36"/>
          <w:rtl/>
          <w:lang w:bidi="fa-IR"/>
        </w:rPr>
        <w:t>طراحی تیر برای بارهای خمشی وارده</w:t>
      </w:r>
    </w:p>
    <w:p w14:paraId="64848A4F" w14:textId="77777777" w:rsidR="0050358D" w:rsidRPr="00FA11C3" w:rsidRDefault="0050358D" w:rsidP="0050358D">
      <w:pPr>
        <w:bidi/>
        <w:spacing w:line="360" w:lineRule="auto"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 w:rsidRPr="00FA11C3">
        <w:rPr>
          <w:rFonts w:ascii="Calibri" w:eastAsia="Calibri" w:hAnsi="Calibri" w:cs="B Nazanin" w:hint="cs"/>
          <w:sz w:val="28"/>
          <w:szCs w:val="28"/>
          <w:rtl/>
          <w:lang w:bidi="fa-IR"/>
        </w:rPr>
        <w:t>برای این منظور از نتایج نرم افزار استفاده کرده و آنها را با نتایج دستی کنترل خواهیم نمود که برای نمونه یک تیر انتخاب شده که نتایج آن برای خمش در زیر آورده شده است:</w:t>
      </w:r>
    </w:p>
    <w:p w14:paraId="4BBAE199" w14:textId="77777777" w:rsidR="0050358D" w:rsidRDefault="00206E16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>
        <w:rPr>
          <w:rFonts w:ascii="Calibri" w:eastAsia="Calibri" w:hAnsi="Calibri" w:cs="B Nazanin" w:hint="cs"/>
          <w:sz w:val="28"/>
          <w:szCs w:val="28"/>
          <w:rtl/>
          <w:lang w:bidi="fa-IR"/>
        </w:rPr>
        <w:t xml:space="preserve">تیر </w:t>
      </w:r>
      <w:r>
        <w:rPr>
          <w:rFonts w:ascii="Calibri" w:eastAsia="Calibri" w:hAnsi="Calibri" w:cs="B Nazanin"/>
          <w:sz w:val="28"/>
          <w:szCs w:val="28"/>
          <w:lang w:bidi="fa-IR"/>
        </w:rPr>
        <w:t>AB</w:t>
      </w:r>
      <w:r>
        <w:rPr>
          <w:rFonts w:ascii="Calibri" w:eastAsia="Calibri" w:hAnsi="Calibri" w:cs="B Nazanin" w:hint="cs"/>
          <w:sz w:val="28"/>
          <w:szCs w:val="28"/>
          <w:rtl/>
          <w:lang w:bidi="fa-IR"/>
        </w:rPr>
        <w:t xml:space="preserve"> از قاب 1 در طبقه اول سازه سمت چپ بعنوان نمونه انتخاب شده است.</w:t>
      </w:r>
    </w:p>
    <w:p w14:paraId="5918D087" w14:textId="77777777" w:rsidR="0050358D" w:rsidRPr="00FA11C3" w:rsidRDefault="0050358D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</w:p>
    <w:p w14:paraId="2804BEF5" w14:textId="77777777" w:rsidR="0050358D" w:rsidRPr="00FA11C3" w:rsidRDefault="00F85B1B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74DA71C" wp14:editId="2910C613">
            <wp:extent cx="6097270" cy="1709420"/>
            <wp:effectExtent l="0" t="0" r="0" b="5080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E96C4" w14:textId="77777777" w:rsidR="0050358D" w:rsidRDefault="0050358D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 w:rsidRPr="00FA11C3">
        <w:rPr>
          <w:rFonts w:ascii="Calibri" w:eastAsia="Calibri" w:hAnsi="Calibri" w:cs="B Nazanin" w:hint="cs"/>
          <w:sz w:val="28"/>
          <w:szCs w:val="28"/>
          <w:rtl/>
          <w:lang w:bidi="fa-IR"/>
        </w:rPr>
        <w:t>در ابتدا از نتایج برداشته شده بایستی مقادیر لنگر منفی را برداشت نموده که در شکل فوق مشخص است:</w:t>
      </w:r>
    </w:p>
    <w:p w14:paraId="058ACE46" w14:textId="77777777" w:rsidR="0050358D" w:rsidRPr="00CD3554" w:rsidRDefault="0050358D" w:rsidP="00F85B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right"/>
        <w:rPr>
          <w:rFonts w:cs="B Nazanin"/>
          <w:sz w:val="28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  <m:oMath>
          <m:sSubSup>
            <m:sSub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=-5273350.22 kgf.cm</m:t>
          </m:r>
        </m:oMath>
      </m:oMathPara>
    </w:p>
    <w:p w14:paraId="39180A94" w14:textId="77777777" w:rsidR="0050358D" w:rsidRPr="00CD3554" w:rsidRDefault="0050358D" w:rsidP="0050358D">
      <w:pPr>
        <w:bidi/>
        <w:jc w:val="both"/>
        <w:rPr>
          <w:rFonts w:cs="B Nazanin"/>
          <w:sz w:val="28"/>
          <w:szCs w:val="28"/>
          <w:lang w:bidi="fa-IR"/>
        </w:rPr>
      </w:pPr>
    </w:p>
    <w:p w14:paraId="6A5A9D9D" w14:textId="77777777" w:rsidR="0050358D" w:rsidRPr="00CD3554" w:rsidRDefault="0050358D" w:rsidP="0050358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D3554">
        <w:rPr>
          <w:rFonts w:cs="B Nazanin" w:hint="cs"/>
          <w:sz w:val="28"/>
          <w:szCs w:val="28"/>
          <w:rtl/>
          <w:lang w:bidi="fa-IR"/>
        </w:rPr>
        <w:t>همچنین مقادیر تنش تسلیم آرماتورها و مقاومت فشاری بتن به شرح زیر می</w:t>
      </w:r>
      <w:r w:rsidRPr="00CD3554">
        <w:rPr>
          <w:rFonts w:cs="B Nazanin"/>
          <w:sz w:val="28"/>
          <w:szCs w:val="28"/>
          <w:rtl/>
          <w:lang w:bidi="fa-IR"/>
        </w:rPr>
        <w:softHyphen/>
      </w:r>
      <w:r w:rsidRPr="00CD3554">
        <w:rPr>
          <w:rFonts w:cs="B Nazanin" w:hint="cs"/>
          <w:sz w:val="28"/>
          <w:szCs w:val="28"/>
          <w:rtl/>
          <w:lang w:bidi="fa-IR"/>
        </w:rPr>
        <w:t>باشد:</w:t>
      </w:r>
    </w:p>
    <w:p w14:paraId="315D85AC" w14:textId="77777777" w:rsidR="0050358D" w:rsidRPr="00CD3554" w:rsidRDefault="00000000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=250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=4000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</m:oMathPara>
    </w:p>
    <w:p w14:paraId="6BDDF811" w14:textId="77777777" w:rsidR="0050358D" w:rsidRPr="00CD3554" w:rsidRDefault="0050358D" w:rsidP="0050358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D3554">
        <w:rPr>
          <w:rFonts w:cs="B Nazanin" w:hint="cs"/>
          <w:sz w:val="28"/>
          <w:szCs w:val="28"/>
          <w:rtl/>
          <w:lang w:bidi="fa-IR"/>
        </w:rPr>
        <w:t>ابعاد مقطع نیز بصورت زیر خواهد بود:</w:t>
      </w:r>
    </w:p>
    <w:p w14:paraId="3D82832F" w14:textId="77777777" w:rsidR="0050358D" w:rsidRPr="00FA11C3" w:rsidRDefault="00F51FC2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38B85C5" wp14:editId="1A979941">
            <wp:extent cx="6097270" cy="1735455"/>
            <wp:effectExtent l="0" t="0" r="0" b="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F8833" w14:textId="77777777" w:rsidR="0050358D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lastRenderedPageBreak/>
        <w:t xml:space="preserve">عمق موثر ( </w:t>
      </w:r>
      <w:r w:rsidRPr="00CD3554">
        <w:rPr>
          <w:rFonts w:eastAsiaTheme="minorEastAsia" w:cs="B Nazanin"/>
          <w:sz w:val="28"/>
          <w:szCs w:val="28"/>
          <w:lang w:bidi="fa-IR"/>
        </w:rPr>
        <w:t>d</w:t>
      </w:r>
      <w:r w:rsidRPr="00CD3554">
        <w:rPr>
          <w:rFonts w:eastAsiaTheme="minorEastAsia" w:cs="B Nazanin" w:hint="cs"/>
          <w:sz w:val="28"/>
          <w:szCs w:val="28"/>
          <w:rtl/>
          <w:lang w:bidi="fa-IR"/>
        </w:rPr>
        <w:t xml:space="preserve"> ) برابر است با فاصله مرکز دورترین آرماتور کششی مقطع تا دورترین تار فشاری مقطع که در قسمت فوق محاسبه گردید.</w:t>
      </w:r>
    </w:p>
    <w:p w14:paraId="4A48FC78" w14:textId="77777777" w:rsidR="0050358D" w:rsidRPr="00FA11C3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6D0A6FAB" w14:textId="77777777" w:rsidR="0050358D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t>در این مرحله لازم است تا کنترل های لازم را انجام دهیم تا ببینیم مقطع را بایستی بصورت تک آرمه یا دوبل آرمه طراحی کنیم:</w:t>
      </w:r>
    </w:p>
    <w:p w14:paraId="446AD86D" w14:textId="77777777" w:rsidR="0050358D" w:rsidRPr="00CD3554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51FD9740" w14:textId="77777777" w:rsidR="0050358D" w:rsidRPr="00CD3554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t xml:space="preserve">طراحی بر اساس آئین نامه </w:t>
      </w:r>
      <w:r w:rsidRPr="00CD3554">
        <w:rPr>
          <w:rFonts w:eastAsiaTheme="minorEastAsia" w:cs="B Nazanin"/>
          <w:sz w:val="28"/>
          <w:szCs w:val="28"/>
          <w:lang w:bidi="fa-IR"/>
        </w:rPr>
        <w:t>ACI318-14</w:t>
      </w:r>
    </w:p>
    <w:p w14:paraId="08A0614C" w14:textId="77777777" w:rsidR="0050358D" w:rsidRPr="00CD3554" w:rsidRDefault="0050358D" w:rsidP="0050358D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CD3554">
        <w:rPr>
          <w:noProof/>
        </w:rPr>
        <w:drawing>
          <wp:inline distT="0" distB="0" distL="0" distR="0" wp14:anchorId="44DF1F6A" wp14:editId="4E0D539E">
            <wp:extent cx="5732145" cy="2170430"/>
            <wp:effectExtent l="0" t="0" r="1905" b="1270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15B6E" w14:textId="77777777" w:rsidR="0050358D" w:rsidRPr="00CD3554" w:rsidRDefault="0050358D" w:rsidP="0050358D">
      <w:pPr>
        <w:bidi/>
        <w:spacing w:after="200" w:line="276" w:lineRule="auto"/>
        <w:contextualSpacing/>
        <w:rPr>
          <w:rFonts w:cs="B Nazanin"/>
          <w:sz w:val="28"/>
          <w:szCs w:val="28"/>
          <w:lang w:bidi="fa-IR"/>
        </w:rPr>
      </w:pPr>
      <w:r w:rsidRPr="00CD3554">
        <w:rPr>
          <w:rFonts w:cs="B Nazanin" w:hint="cs"/>
          <w:sz w:val="28"/>
          <w:szCs w:val="28"/>
          <w:rtl/>
          <w:lang w:bidi="fa-IR"/>
        </w:rPr>
        <w:t>طراحی برای لنگر منفی</w:t>
      </w:r>
    </w:p>
    <w:p w14:paraId="13DD54FE" w14:textId="77777777" w:rsidR="0050358D" w:rsidRPr="00FA11C3" w:rsidRDefault="0050358D" w:rsidP="00F51FC2">
      <w:pPr>
        <w:bidi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a=d-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sub>
                      </m:sSub>
                    </m:e>
                  </m:d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0.85</m:t>
                  </m:r>
                  <m:sSubSup>
                    <m:sSubSup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  <m:sup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'</m:t>
                      </m:r>
                    </m:sup>
                  </m:sSub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∅b</m:t>
                  </m:r>
                </m:den>
              </m:f>
            </m:e>
          </m:rad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w:br/>
          </m:r>
        </m:oMath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a=58-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58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2×</m:t>
                  </m:r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 xml:space="preserve"> -5273350.22</m:t>
                      </m:r>
                    </m:e>
                  </m:d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0.85×250×0.9×45</m:t>
                  </m:r>
                </m:den>
              </m:f>
            </m:e>
          </m:rad>
          <m:r>
            <w:rPr>
              <w:rFonts w:ascii="Cambria Math" w:hAnsi="Cambria Math" w:cs="B Nazanin"/>
              <w:sz w:val="28"/>
              <w:szCs w:val="28"/>
              <w:lang w:bidi="fa-IR"/>
            </w:rPr>
            <m:t>=11.76 cm</m:t>
          </m:r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w:br/>
          </m:r>
        </m:oMath>
        <m:oMath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  <m:oMath>
          <m:sSub>
            <m:sSubPr>
              <m:ctrlPr>
                <w:rPr>
                  <w:rFonts w:ascii="Cambria Math" w:hAnsi="Cambria Math" w:cs="Cambria Math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Cambria Math" w:hint="cs"/>
                  <w:sz w:val="28"/>
                  <w:szCs w:val="28"/>
                  <w:rtl/>
                  <w:lang w:bidi="fa-IR"/>
                </w:rPr>
                <m:t>β</m:t>
              </m:r>
            </m:e>
            <m:sub>
              <m:r>
                <w:rPr>
                  <w:rFonts w:ascii="Cambria Math" w:hAnsi="Cambria Math" w:cs="Cambria Math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=0.85    </m:t>
          </m:r>
        </m:oMath>
      </m:oMathPara>
    </w:p>
    <w:p w14:paraId="2D12596F" w14:textId="77777777" w:rsidR="0050358D" w:rsidRPr="00FA11C3" w:rsidRDefault="0050358D" w:rsidP="00F51FC2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c=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β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11.76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0.85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=13.84 cm</m:t>
          </m:r>
        </m:oMath>
      </m:oMathPara>
    </w:p>
    <w:p w14:paraId="33FDC3E7" w14:textId="77777777" w:rsidR="0050358D" w:rsidRPr="00CD3554" w:rsidRDefault="00000000" w:rsidP="0050358D">
      <w:pPr>
        <w:bidi/>
        <w:jc w:val="both"/>
        <w:rPr>
          <w:rFonts w:eastAsiaTheme="minorEastAsia" w:cs="B Nazanin"/>
          <w:sz w:val="28"/>
          <w:szCs w:val="28"/>
          <w:lang w:bidi="fa-IR"/>
        </w:rPr>
      </w:pPr>
      <m:oMathPara>
        <m:oMath>
          <m:sSubSup>
            <m:sSub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u</m:t>
                      </m:r>
                    </m:sub>
                    <m:sup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-</m:t>
                      </m:r>
                    </m:sup>
                  </m:sSubSup>
                </m:e>
              </m:d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  <m:d>
                <m:d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den>
          </m:f>
        </m:oMath>
      </m:oMathPara>
    </w:p>
    <w:p w14:paraId="295140D2" w14:textId="77777777" w:rsidR="0050358D" w:rsidRPr="00CD3554" w:rsidRDefault="00000000" w:rsidP="00F51FC2">
      <w:pPr>
        <w:bidi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Sup>
            <m:sSub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-5273350.22</m:t>
                  </m:r>
                </m:e>
              </m:d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0.9×4000×</m:t>
              </m:r>
              <m:d>
                <m:d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58-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11.76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=28.1 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2D309234" w14:textId="77777777" w:rsidR="0050358D" w:rsidRPr="00FA11C3" w:rsidRDefault="00676787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7901EFA" wp14:editId="5F013695">
            <wp:extent cx="5572125" cy="1390650"/>
            <wp:effectExtent l="0" t="0" r="9525" b="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5AD88" w14:textId="77777777" w:rsidR="0050358D" w:rsidRDefault="0050358D" w:rsidP="00676787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نتیجه طراحی دستی </w:t>
      </w:r>
      <w:r w:rsidR="00676787">
        <w:rPr>
          <w:rFonts w:cs="B Nazanin" w:hint="cs"/>
          <w:sz w:val="28"/>
          <w:szCs w:val="28"/>
          <w:rtl/>
        </w:rPr>
        <w:t>برابر</w:t>
      </w:r>
      <w:r>
        <w:rPr>
          <w:rFonts w:cs="B Nazanin" w:hint="cs"/>
          <w:sz w:val="28"/>
          <w:szCs w:val="28"/>
          <w:rtl/>
        </w:rPr>
        <w:t xml:space="preserve"> نتیجه برداشت شده از نرم افزار می</w:t>
      </w:r>
      <w:r>
        <w:rPr>
          <w:rFonts w:cs="B Nazanin"/>
          <w:sz w:val="28"/>
          <w:szCs w:val="28"/>
          <w:rtl/>
        </w:rPr>
        <w:softHyphen/>
      </w:r>
      <w:r>
        <w:rPr>
          <w:rFonts w:cs="B Nazanin" w:hint="cs"/>
          <w:sz w:val="28"/>
          <w:szCs w:val="28"/>
          <w:rtl/>
        </w:rPr>
        <w:t>باشد.</w:t>
      </w:r>
    </w:p>
    <w:p w14:paraId="46BF0FAD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2AC92E73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307BA03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5A77BC76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E85DDA0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0941D0A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D2AE146" w14:textId="704DB175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6F9DC645" w14:textId="12CC2D25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3DECA375" w14:textId="3A479021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6671068C" w14:textId="19150A6B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573D7161" w14:textId="6B336D27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2EEF65FC" w14:textId="31282EEB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6D9CB3F3" w14:textId="2FB07587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1F998673" w14:textId="5FC7AB6A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0A07DFD9" w14:textId="6B232F3E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3FD84C31" w14:textId="67EFD894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77548B5E" w14:textId="01737AAE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46361D7B" w14:textId="2515E156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</w:rPr>
      </w:pPr>
    </w:p>
    <w:p w14:paraId="53726387" w14:textId="77777777" w:rsidR="008256D4" w:rsidRDefault="008256D4" w:rsidP="008256D4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1110FB3" w14:textId="77777777" w:rsidR="0050358D" w:rsidRPr="00CD3554" w:rsidRDefault="0050358D" w:rsidP="0050358D">
      <w:pPr>
        <w:bidi/>
        <w:spacing w:after="200" w:line="276" w:lineRule="auto"/>
        <w:contextualSpacing/>
        <w:jc w:val="both"/>
        <w:rPr>
          <w:rFonts w:eastAsiaTheme="minorEastAsia" w:cs="B Nazanin"/>
          <w:b/>
          <w:bCs/>
          <w:sz w:val="36"/>
          <w:szCs w:val="36"/>
          <w:lang w:bidi="fa-IR"/>
        </w:rPr>
      </w:pPr>
      <w:r w:rsidRPr="00CD3554">
        <w:rPr>
          <w:rFonts w:eastAsiaTheme="minorEastAsia" w:cs="B Nazanin" w:hint="cs"/>
          <w:b/>
          <w:bCs/>
          <w:sz w:val="36"/>
          <w:szCs w:val="36"/>
          <w:rtl/>
          <w:lang w:bidi="fa-IR"/>
        </w:rPr>
        <w:lastRenderedPageBreak/>
        <w:t>طراحی دستی ستون</w:t>
      </w:r>
    </w:p>
    <w:p w14:paraId="769414A0" w14:textId="77777777" w:rsidR="0050358D" w:rsidRDefault="0050358D" w:rsidP="0050358D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t>در این مرحله می</w:t>
      </w:r>
      <w:r w:rsidRPr="00CD3554"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خواهیم یک نمونه </w:t>
      </w:r>
      <w:r w:rsidRPr="00CD3554">
        <w:rPr>
          <w:rFonts w:eastAsiaTheme="minorEastAsia" w:cs="B Nazanin" w:hint="cs"/>
          <w:sz w:val="28"/>
          <w:szCs w:val="28"/>
          <w:rtl/>
          <w:lang w:bidi="fa-IR"/>
        </w:rPr>
        <w:t>ستون را طراحی کرده و نتیجه را با نرم افزار مقایسه کنیم و به همین منظور یک ستون را انتخاب کرده و نتایج نرم افزار آن را استخراج می</w:t>
      </w:r>
      <w:r w:rsidRPr="00CD3554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CD3554">
        <w:rPr>
          <w:rFonts w:eastAsiaTheme="minorEastAsia" w:cs="B Nazanin" w:hint="cs"/>
          <w:sz w:val="28"/>
          <w:szCs w:val="28"/>
          <w:rtl/>
          <w:lang w:bidi="fa-IR"/>
        </w:rPr>
        <w:t>نمائیم که در قسمت زیر آورده شده است:</w:t>
      </w:r>
    </w:p>
    <w:p w14:paraId="1D3A4C86" w14:textId="34B86746" w:rsidR="00676787" w:rsidRPr="008256D4" w:rsidRDefault="00676787" w:rsidP="008256D4">
      <w:pPr>
        <w:bidi/>
        <w:spacing w:line="360" w:lineRule="auto"/>
        <w:jc w:val="both"/>
        <w:rPr>
          <w:rFonts w:cs="B Nazanin"/>
          <w:noProof/>
          <w:sz w:val="28"/>
          <w:szCs w:val="28"/>
          <w:rtl/>
          <w:lang w:bidi="fa-IR"/>
        </w:rPr>
      </w:pPr>
      <w:r w:rsidRPr="00676787">
        <w:rPr>
          <w:rFonts w:cs="B Nazanin" w:hint="cs"/>
          <w:noProof/>
          <w:sz w:val="28"/>
          <w:szCs w:val="28"/>
          <w:rtl/>
        </w:rPr>
        <w:t xml:space="preserve">ستون </w:t>
      </w:r>
      <w:r w:rsidRPr="00676787">
        <w:rPr>
          <w:rFonts w:cs="B Nazanin"/>
          <w:noProof/>
          <w:sz w:val="28"/>
          <w:szCs w:val="28"/>
        </w:rPr>
        <w:t>A1</w:t>
      </w:r>
      <w:r w:rsidRPr="00676787">
        <w:rPr>
          <w:rFonts w:cs="B Nazanin" w:hint="cs"/>
          <w:noProof/>
          <w:sz w:val="28"/>
          <w:szCs w:val="28"/>
          <w:rtl/>
          <w:lang w:bidi="fa-IR"/>
        </w:rPr>
        <w:t xml:space="preserve"> در طبقه اول بعنوان نمونه انتخاب شده است.</w:t>
      </w:r>
    </w:p>
    <w:p w14:paraId="60967397" w14:textId="77777777" w:rsidR="0050358D" w:rsidRDefault="0050358D" w:rsidP="0080070F">
      <w:pPr>
        <w:pStyle w:val="ChapterTitle"/>
        <w:ind w:left="0" w:right="0"/>
        <w:contextualSpacing w:val="0"/>
        <w:rPr>
          <w:rFonts w:cs="B Nazanin"/>
          <w:bCs w:val="0"/>
          <w:sz w:val="28"/>
          <w:szCs w:val="28"/>
          <w:rtl/>
          <w:lang w:bidi="fa-IR"/>
        </w:rPr>
      </w:pPr>
      <w:r w:rsidRPr="00CD3554">
        <w:rPr>
          <w:rFonts w:cs="B Nazanin"/>
          <w:bCs w:val="0"/>
          <w:sz w:val="28"/>
          <w:szCs w:val="28"/>
          <w:rtl/>
          <w:lang w:bidi="fa-IR"/>
        </w:rPr>
        <w:t xml:space="preserve"> </w:t>
      </w:r>
      <w:r w:rsidR="00964373">
        <w:rPr>
          <w:noProof/>
        </w:rPr>
        <w:drawing>
          <wp:inline distT="0" distB="0" distL="0" distR="0" wp14:anchorId="19E604B3" wp14:editId="284F1661">
            <wp:extent cx="6097270" cy="1370330"/>
            <wp:effectExtent l="0" t="0" r="0" b="127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D4991" w14:textId="77777777" w:rsidR="00964373" w:rsidRDefault="00964373" w:rsidP="00964373">
      <w:pPr>
        <w:pStyle w:val="ChapterTitle"/>
        <w:ind w:left="0" w:right="0"/>
        <w:contextualSpacing w:val="0"/>
        <w:rPr>
          <w:rFonts w:cs="B Nazanin"/>
          <w:b/>
          <w:bCs w:val="0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D1A486C" wp14:editId="7459587C">
            <wp:extent cx="3657600" cy="1276350"/>
            <wp:effectExtent l="0" t="0" r="0" b="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BEDC1" w14:textId="77777777" w:rsidR="0050358D" w:rsidRPr="002B7E26" w:rsidRDefault="00000000" w:rsidP="00964373">
      <w:pPr>
        <w:pStyle w:val="ChapterTitl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left="0" w:right="0"/>
        <w:contextualSpacing w:val="0"/>
        <w:rPr>
          <w:rFonts w:cs="B Nazanin"/>
          <w:b/>
          <w:bCs w:val="0"/>
          <w:i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 w:val="0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bCs w:val="0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bCs w:val="0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bCs w:val="0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1982210.31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217063.65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9.13 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cm</m:t>
          </m:r>
        </m:oMath>
      </m:oMathPara>
    </w:p>
    <w:p w14:paraId="4BBCFA27" w14:textId="77777777" w:rsidR="0050358D" w:rsidRPr="00CD3554" w:rsidRDefault="0050358D" w:rsidP="0050358D">
      <w:pPr>
        <w:pStyle w:val="ChapterTitl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left="0" w:right="0"/>
        <w:contextualSpacing w:val="0"/>
        <w:rPr>
          <w:rFonts w:cs="B Nazanin"/>
          <w:i/>
          <w:sz w:val="28"/>
          <w:szCs w:val="28"/>
          <w:lang w:bidi="fa-IR"/>
        </w:rPr>
      </w:pPr>
    </w:p>
    <w:p w14:paraId="2BD57985" w14:textId="77777777" w:rsidR="0050358D" w:rsidRPr="00911C7F" w:rsidRDefault="00000000" w:rsidP="00BB73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x</m:t>
                  </m:r>
                </m:sub>
              </m:sSub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P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7687242.63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217063.65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=35.41 cm </m:t>
          </m:r>
        </m:oMath>
      </m:oMathPara>
    </w:p>
    <w:p w14:paraId="37A3A481" w14:textId="77777777" w:rsidR="0050358D" w:rsidRPr="00CD3554" w:rsidRDefault="0050358D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1BEAC3C1" w14:textId="77777777" w:rsidR="0050358D" w:rsidRPr="00CD3554" w:rsidRDefault="00000000" w:rsidP="00BB73F5">
      <w:pPr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&lt;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</m:oMath>
      </m:oMathPara>
    </w:p>
    <w:p w14:paraId="18648341" w14:textId="77777777" w:rsidR="0050358D" w:rsidRPr="00CD3554" w:rsidRDefault="00000000" w:rsidP="0050358D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eqy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+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α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x</m:t>
                  </m:r>
                </m:sub>
              </m:sSub>
            </m:den>
          </m:f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l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</m:oMath>
      </m:oMathPara>
    </w:p>
    <w:p w14:paraId="630C1AAB" w14:textId="77777777" w:rsidR="0050358D" w:rsidRPr="00BB73F5" w:rsidRDefault="00000000" w:rsidP="00BB73F5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u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'</m:t>
                  </m:r>
                </m:sup>
              </m:sSubSup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g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217063.65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250×</m:t>
              </m:r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65×65</m:t>
                  </m:r>
                </m:e>
              </m:d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=0.205≤0.4</m:t>
          </m:r>
        </m:oMath>
      </m:oMathPara>
    </w:p>
    <w:p w14:paraId="62680BF4" w14:textId="77777777" w:rsidR="0050358D" w:rsidRPr="00CD3554" w:rsidRDefault="0050358D" w:rsidP="00BB73F5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Cambria Math" w:hint="cs"/>
              <w:sz w:val="28"/>
              <w:szCs w:val="28"/>
              <w:rtl/>
              <w:lang w:bidi="fa-IR"/>
            </w:rPr>
            <m:t>α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0.5+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u</m:t>
                      </m:r>
                    </m:sub>
                  </m:sSub>
                </m:num>
                <m:den>
                  <m:sSubSup>
                    <m:sSubSup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  <m:sup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'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g</m:t>
                      </m:r>
                    </m:sub>
                  </m:sSub>
                </m:den>
              </m:f>
            </m:e>
          </m:d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+2800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7000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0.5+0.205</m:t>
              </m:r>
            </m:e>
          </m:d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4000+2800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7000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=0.685</m:t>
          </m:r>
        </m:oMath>
      </m:oMathPara>
    </w:p>
    <w:p w14:paraId="4C9F76D1" w14:textId="77777777" w:rsidR="0050358D" w:rsidRPr="00CD3554" w:rsidRDefault="00000000" w:rsidP="00BB73F5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eqy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=35.41+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0.685×9.13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×60=41.66 cm</m:t>
          </m:r>
        </m:oMath>
      </m:oMathPara>
    </w:p>
    <w:p w14:paraId="1C9E0E57" w14:textId="77777777" w:rsidR="0050358D" w:rsidRPr="00BB73F5" w:rsidRDefault="00000000" w:rsidP="00BB73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ueq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eqy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217063.65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×41.66=9042871.66 Kgf.cm</m:t>
          </m:r>
        </m:oMath>
      </m:oMathPara>
    </w:p>
    <w:p w14:paraId="7698CDFC" w14:textId="77777777" w:rsidR="0050358D" w:rsidRPr="00CD3554" w:rsidRDefault="0050358D" w:rsidP="0050358D">
      <w:pPr>
        <w:bidi/>
        <w:rPr>
          <w:rFonts w:eastAsiaTheme="minorEastAsia" w:cs="B Nazanin"/>
          <w:sz w:val="28"/>
          <w:szCs w:val="28"/>
          <w:lang w:bidi="fa-IR"/>
        </w:rPr>
      </w:pPr>
    </w:p>
    <w:p w14:paraId="5F232718" w14:textId="77777777" w:rsidR="0050358D" w:rsidRDefault="0050358D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با مراجعه به نمودارهای اندرکنش سازه در کتاب دکتر داود مستوفی نژاد مقدار درصد آرماتور برابر </w:t>
      </w:r>
      <w:r w:rsidR="00BB73F5">
        <w:rPr>
          <w:rFonts w:eastAsiaTheme="minorEastAsia" w:cs="B Nazanin" w:hint="cs"/>
          <w:sz w:val="28"/>
          <w:szCs w:val="28"/>
          <w:rtl/>
          <w:lang w:bidi="fa-IR"/>
        </w:rPr>
        <w:t>2</w:t>
      </w:r>
      <w:r>
        <w:rPr>
          <w:rFonts w:eastAsiaTheme="minorEastAsia" w:cs="B Nazanin" w:hint="cs"/>
          <w:sz w:val="28"/>
          <w:szCs w:val="28"/>
          <w:rtl/>
          <w:lang w:bidi="fa-IR"/>
        </w:rPr>
        <w:t>/3 درصد بدست می</w:t>
      </w:r>
      <w:r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>آید که کمی با نتیجه نرم افزار اختلاف دارد.</w:t>
      </w:r>
    </w:p>
    <w:p w14:paraId="629FA8F2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222134F7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6EF9B488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7C8FA636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2DE85988" w14:textId="215EB8FB" w:rsidR="0050358D" w:rsidRDefault="0050358D" w:rsidP="0050358D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49EB32C6" w14:textId="5F07BB9B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46B515CE" w14:textId="2C125A47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571E127C" w14:textId="37B7FDD5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2891A59A" w14:textId="768ADAE3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47FC1D6B" w14:textId="2E015B87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052112BA" w14:textId="60D82463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5EF8DA5B" w14:textId="0BDDC096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5531E0B4" w14:textId="75864BA7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3C1145F2" w14:textId="7DB52D8D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2AA175DB" w14:textId="0F332150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3791A9DE" w14:textId="6A2E7F24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14D06B96" w14:textId="1ABC155D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3C8C4948" w14:textId="6CE42758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07C65328" w14:textId="5E70E67E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2C475C1F" w14:textId="48A5DDC3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1E396D24" w14:textId="1C1CB5C1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14755F05" w14:textId="75CAF53D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062F2EBB" w14:textId="5B20824A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0933403B" w14:textId="0E33C7C4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738363BF" w14:textId="12968369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333C11B6" w14:textId="2280404C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2D2F5A89" w14:textId="0CB0F2B8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7B5C321D" w14:textId="1AFB885C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3EAAF4C8" w14:textId="3F7D81CF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4CE9C448" w14:textId="3F1BCF14" w:rsidR="008256D4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lang w:bidi="fa-IR"/>
        </w:rPr>
      </w:pPr>
    </w:p>
    <w:p w14:paraId="28E412B3" w14:textId="77777777" w:rsidR="008256D4" w:rsidRPr="00B432F8" w:rsidRDefault="008256D4" w:rsidP="008256D4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45BF903F" w14:textId="77777777" w:rsidR="00B432F8" w:rsidRPr="006A0598" w:rsidRDefault="001F1F6B" w:rsidP="006A0598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های سازه</w:t>
      </w:r>
      <w:r w:rsidR="00B432F8" w:rsidRPr="00B432F8">
        <w:rPr>
          <w:noProof/>
        </w:rPr>
        <w:t xml:space="preserve"> </w:t>
      </w:r>
    </w:p>
    <w:p w14:paraId="610D928F" w14:textId="06F6B04A" w:rsidR="00763F2A" w:rsidRDefault="001F1F6B" w:rsidP="00CE4412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کنترل نظم پیچشی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2668"/>
        <w:gridCol w:w="1604"/>
        <w:gridCol w:w="1458"/>
        <w:gridCol w:w="1458"/>
        <w:gridCol w:w="1303"/>
      </w:tblGrid>
      <w:tr w:rsidR="003D1EA3" w:rsidRPr="003D1EA3" w14:paraId="55EA3832" w14:textId="77777777" w:rsidTr="003D1EA3">
        <w:trPr>
          <w:trHeight w:val="288"/>
        </w:trPr>
        <w:tc>
          <w:tcPr>
            <w:tcW w:w="2801" w:type="pct"/>
            <w:gridSpan w:val="3"/>
            <w:shd w:val="clear" w:color="000000" w:fill="C0C0C0"/>
            <w:noWrap/>
            <w:vAlign w:val="center"/>
            <w:hideMark/>
          </w:tcPr>
          <w:p w14:paraId="0606E61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760" w:type="pct"/>
            <w:shd w:val="clear" w:color="000000" w:fill="C0C0C0"/>
            <w:noWrap/>
            <w:vAlign w:val="center"/>
            <w:hideMark/>
          </w:tcPr>
          <w:p w14:paraId="51B53833" w14:textId="03E0EFDA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pct"/>
            <w:shd w:val="clear" w:color="000000" w:fill="C0C0C0"/>
            <w:noWrap/>
            <w:vAlign w:val="center"/>
            <w:hideMark/>
          </w:tcPr>
          <w:p w14:paraId="3039D971" w14:textId="675E24B5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9" w:type="pct"/>
            <w:shd w:val="clear" w:color="000000" w:fill="C0C0C0"/>
            <w:noWrap/>
            <w:vAlign w:val="center"/>
            <w:hideMark/>
          </w:tcPr>
          <w:p w14:paraId="36578085" w14:textId="21B31B88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3D1EA3" w:rsidRPr="003D1EA3" w14:paraId="3A619011" w14:textId="77777777" w:rsidTr="003D1EA3">
        <w:trPr>
          <w:trHeight w:val="288"/>
        </w:trPr>
        <w:tc>
          <w:tcPr>
            <w:tcW w:w="574" w:type="pct"/>
            <w:shd w:val="clear" w:color="000000" w:fill="99CCFF"/>
            <w:noWrap/>
            <w:vAlign w:val="center"/>
            <w:hideMark/>
          </w:tcPr>
          <w:p w14:paraId="157AB3C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391" w:type="pct"/>
            <w:shd w:val="clear" w:color="000000" w:fill="99CCFF"/>
            <w:noWrap/>
            <w:vAlign w:val="center"/>
            <w:hideMark/>
          </w:tcPr>
          <w:p w14:paraId="1F4EA19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836" w:type="pct"/>
            <w:shd w:val="clear" w:color="000000" w:fill="99CCFF"/>
            <w:noWrap/>
            <w:vAlign w:val="center"/>
            <w:hideMark/>
          </w:tcPr>
          <w:p w14:paraId="2699293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5CCE1DC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6A5876F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Avg Drift</w:t>
            </w:r>
          </w:p>
        </w:tc>
        <w:tc>
          <w:tcPr>
            <w:tcW w:w="679" w:type="pct"/>
            <w:shd w:val="clear" w:color="000000" w:fill="99CCFF"/>
            <w:noWrap/>
            <w:vAlign w:val="center"/>
            <w:hideMark/>
          </w:tcPr>
          <w:p w14:paraId="5ED8B34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Ratio</w:t>
            </w:r>
          </w:p>
        </w:tc>
      </w:tr>
      <w:tr w:rsidR="003D1EA3" w:rsidRPr="003D1EA3" w14:paraId="4616534D" w14:textId="77777777" w:rsidTr="003D1EA3">
        <w:trPr>
          <w:trHeight w:val="288"/>
        </w:trPr>
        <w:tc>
          <w:tcPr>
            <w:tcW w:w="574" w:type="pct"/>
            <w:shd w:val="clear" w:color="000000" w:fill="99CCFF"/>
            <w:noWrap/>
            <w:vAlign w:val="center"/>
            <w:hideMark/>
          </w:tcPr>
          <w:p w14:paraId="4BE0B2A5" w14:textId="6F33F9D5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391" w:type="pct"/>
            <w:shd w:val="clear" w:color="000000" w:fill="99CCFF"/>
            <w:noWrap/>
            <w:vAlign w:val="center"/>
            <w:hideMark/>
          </w:tcPr>
          <w:p w14:paraId="06322EF3" w14:textId="380460E2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36" w:type="pct"/>
            <w:shd w:val="clear" w:color="000000" w:fill="99CCFF"/>
            <w:noWrap/>
            <w:vAlign w:val="center"/>
            <w:hideMark/>
          </w:tcPr>
          <w:p w14:paraId="4E3FCCEF" w14:textId="1B05855C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00A5D08F" w14:textId="3DD9EA4C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743EA85B" w14:textId="6BFE3136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9" w:type="pct"/>
            <w:shd w:val="clear" w:color="000000" w:fill="99CCFF"/>
            <w:noWrap/>
            <w:vAlign w:val="center"/>
            <w:hideMark/>
          </w:tcPr>
          <w:p w14:paraId="22CDA3EC" w14:textId="11B2C906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3D1EA3" w:rsidRPr="003D1EA3" w14:paraId="201CBC75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1867E2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FA2551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1A732A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64F7F6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0.004044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2D7252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0.00404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2B90C6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1.001</w:t>
            </w:r>
          </w:p>
        </w:tc>
      </w:tr>
      <w:tr w:rsidR="003D1EA3" w:rsidRPr="003D1EA3" w14:paraId="561E61BD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976987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5C3DD6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6119FE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D2FE81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0.004092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1E864C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0.004039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B6FABC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1.013</w:t>
            </w:r>
          </w:p>
        </w:tc>
      </w:tr>
      <w:tr w:rsidR="003D1EA3" w:rsidRPr="003D1EA3" w14:paraId="7EBDAD09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698651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F6A8CC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5A87AD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B7CCF4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0.004101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E290D2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0.00404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7EB08C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1.015</w:t>
            </w:r>
          </w:p>
        </w:tc>
      </w:tr>
      <w:tr w:rsidR="003D1EA3" w:rsidRPr="003D1EA3" w14:paraId="791475D0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DA4292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DCCADB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032184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CDB50B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0.000657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4B430E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0.000657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FC5F9F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6569DC64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0F8A60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E05F89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61E8C7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CFFF31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0.000722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21CCFB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0.000657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659283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0C02BBE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938CA9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2BFAED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EA2136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ACEB52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0.000722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708712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0.000657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9E908C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5663603B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FF0095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6A3998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D450BF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CE7A56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0.006057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DC0D7C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0.006053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A23B1A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1.001</w:t>
            </w:r>
          </w:p>
        </w:tc>
      </w:tr>
      <w:tr w:rsidR="003D1EA3" w:rsidRPr="003D1EA3" w14:paraId="06A79D49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D6FAE5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08049E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4A0C86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73550A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0.006105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363897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0.006052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C9E0EB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1.009</w:t>
            </w:r>
          </w:p>
        </w:tc>
      </w:tr>
      <w:tr w:rsidR="003D1EA3" w:rsidRPr="003D1EA3" w14:paraId="026832C7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749B77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210F23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F288CC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1ADB0F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0.006115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F6AEB8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0.006053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3DAF7F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1.01</w:t>
            </w:r>
          </w:p>
        </w:tc>
      </w:tr>
      <w:tr w:rsidR="003D1EA3" w:rsidRPr="003D1EA3" w14:paraId="0E6B296A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270A08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5CC647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D381EB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D00719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0.000669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512460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0.000669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9167AA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20C29635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020807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39ECBDC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A395AC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55B615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0.000735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DB1845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0.000669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E2FF47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2360C6F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409375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09CAE0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5CDA0A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C98290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0.000735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46A40D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0.000669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B464F6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6C8048C5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2BE7D9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0E53E6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598F8B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88AA74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0.006656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A41037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0.006652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B3006C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1.001</w:t>
            </w:r>
          </w:p>
        </w:tc>
      </w:tr>
      <w:tr w:rsidR="003D1EA3" w:rsidRPr="003D1EA3" w14:paraId="48471F7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07496E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3CE77D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2D804A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436CE6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0.006702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598786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0.006651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54F8FA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1.008</w:t>
            </w:r>
          </w:p>
        </w:tc>
      </w:tr>
      <w:tr w:rsidR="003D1EA3" w:rsidRPr="003D1EA3" w14:paraId="4B2D68E6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B8FB0C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27D051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1389AD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39839D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0.006712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1F0C06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0.006652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C11350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1.009</w:t>
            </w:r>
          </w:p>
        </w:tc>
      </w:tr>
      <w:tr w:rsidR="003D1EA3" w:rsidRPr="003D1EA3" w14:paraId="2F76237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81E215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6F1BBA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2B8E69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A72D81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0.000643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2D7DA4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DDD579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78AAED02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23C079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33FCFB6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B44C74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89DBF1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0.000706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6B9B0F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CC625F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06833381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053711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C2679D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B1DEC7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604D77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0.000706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2CAA1F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2B50B6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610E3CFD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25BA17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04E6EF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C046CB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0CBD15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0.006363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62BED0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0.006359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E30CBF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1.001</w:t>
            </w:r>
          </w:p>
        </w:tc>
      </w:tr>
      <w:tr w:rsidR="003D1EA3" w:rsidRPr="003D1EA3" w14:paraId="7DB9F67B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A46A9D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3EDDD6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7541CB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0DED0A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0.006404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EF782A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0.006359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85B9D9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1.007</w:t>
            </w:r>
          </w:p>
        </w:tc>
      </w:tr>
      <w:tr w:rsidR="003D1EA3" w:rsidRPr="003D1EA3" w14:paraId="07674518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231CF3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BE70E4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A1B947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F1B1E1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0.006413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E5E9DD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0.00636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EDB1FF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1.008</w:t>
            </w:r>
          </w:p>
        </w:tc>
      </w:tr>
      <w:tr w:rsidR="003D1EA3" w:rsidRPr="003D1EA3" w14:paraId="536AFB2D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FD259D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3CCBEA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0BB060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1E4047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0.000574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38BA6E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0.000574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F8F318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55F5A4D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A32DAF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C072BF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A2E94B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80B551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0.000631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5CB564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0.000574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4BA9BB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41FCAC76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BC267C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C14580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381950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D3F05E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0.000631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5D18ED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0.000574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3626D0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7FAC640E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570F05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8C0889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D455DB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92983F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0.006001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8B9251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1D1260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739C1CF0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3876FF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DDFFCF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4F8C1E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633DF3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0.006037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F07E79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D4CBA8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1.006</w:t>
            </w:r>
          </w:p>
        </w:tc>
      </w:tr>
      <w:tr w:rsidR="003D1EA3" w:rsidRPr="003D1EA3" w14:paraId="4CF54F6B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70F0BD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746EDA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719289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B3716C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0.00604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B7195A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F87EF5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1.007</w:t>
            </w:r>
          </w:p>
        </w:tc>
      </w:tr>
      <w:tr w:rsidR="003D1EA3" w:rsidRPr="003D1EA3" w14:paraId="5C781819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9F496E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374E36B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E96152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EB71B2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0.000461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1990BF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0.000461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76D057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2430EB41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641694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670756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353C0A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F12021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0.000506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0E7BE5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0.000461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57F000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5B063972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3BDE6D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74EACB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044A8B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50881B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0.000506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26432A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0.000461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8F7F1D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3D1EA3" w:rsidRPr="003D1EA3" w14:paraId="5F16CD21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8D6B0F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F50CD4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9E0D25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0F17B6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0.003357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B18735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0.003354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40E992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1.001</w:t>
            </w:r>
          </w:p>
        </w:tc>
      </w:tr>
      <w:tr w:rsidR="003D1EA3" w:rsidRPr="003D1EA3" w14:paraId="3148BAED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8C841E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5952FB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754F99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1F7FBD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0.003377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184FC6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0.003354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5D32BE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1.007</w:t>
            </w:r>
          </w:p>
        </w:tc>
      </w:tr>
      <w:tr w:rsidR="003D1EA3" w:rsidRPr="003D1EA3" w14:paraId="0208EF4F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E37E6C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19DEBA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265A9A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12A328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0.003382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AE21E9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0.003355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FBD739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1.008</w:t>
            </w:r>
          </w:p>
        </w:tc>
      </w:tr>
      <w:tr w:rsidR="003D1EA3" w:rsidRPr="003D1EA3" w14:paraId="3BA5DC1F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BD14FB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7EAF04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B1190E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BF0494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0.000303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C38097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0.000303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CCF66C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71EBCD3D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4FA5B3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38A318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79B257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5F9383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0.000333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4EDBA9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0.000303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F1B35C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1.098</w:t>
            </w:r>
          </w:p>
        </w:tc>
      </w:tr>
      <w:tr w:rsidR="003D1EA3" w:rsidRPr="003D1EA3" w14:paraId="7F92766A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E2DA03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3768059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CAC5BB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B4627E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0.000333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D74E4B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0.000303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878063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1.098</w:t>
            </w:r>
          </w:p>
        </w:tc>
      </w:tr>
      <w:tr w:rsidR="003D1EA3" w:rsidRPr="003D1EA3" w14:paraId="45DF804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0D5C0F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357778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D92373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D5BF38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B9B03C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4ED7CF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645A576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A49AD6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78E921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388AE9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D9DBB7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0.000082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72D359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C6EDE7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1.029</w:t>
            </w:r>
          </w:p>
        </w:tc>
      </w:tr>
      <w:tr w:rsidR="003D1EA3" w:rsidRPr="003D1EA3" w14:paraId="13469C1D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8D8A74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A96D90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810302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014A09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0.000082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2607DF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ACD5BC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1.029</w:t>
            </w:r>
          </w:p>
        </w:tc>
      </w:tr>
      <w:tr w:rsidR="003D1EA3" w:rsidRPr="003D1EA3" w14:paraId="5069C8EC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6DFCE9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30455D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85DBF5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F8178B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0.000068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4FFF84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0.000068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AE50E7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3D1EA3" w:rsidRPr="003D1EA3" w14:paraId="0AB37735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54DD4B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5E60ED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5D3A42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34D041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0.000071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CA1FE3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0.000068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DA1FEA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1.04</w:t>
            </w:r>
          </w:p>
        </w:tc>
      </w:tr>
      <w:tr w:rsidR="003D1EA3" w:rsidRPr="003D1EA3" w14:paraId="5F76F240" w14:textId="77777777" w:rsidTr="003D1EA3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1F0EF9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33253F3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6F5F68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4FF1D3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0.000071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A118D9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0.000068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E71D14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1.04</w:t>
            </w:r>
          </w:p>
        </w:tc>
      </w:tr>
    </w:tbl>
    <w:p w14:paraId="37E73FD9" w14:textId="77777777" w:rsidR="001F1F6B" w:rsidRDefault="001F1F6B" w:rsidP="00D21A23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3D894678" w14:textId="77777777" w:rsidR="00D21A23" w:rsidRDefault="00D21A23" w:rsidP="00B073D0">
      <w:pPr>
        <w:bidi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به دلیل اختلاف کم مرکز جرم و مرکز سختی سازه فاقد نامنظمی پیچشی است</w:t>
      </w:r>
    </w:p>
    <w:p w14:paraId="11CFACC0" w14:textId="77777777" w:rsidR="00FE4A28" w:rsidRDefault="00FE4A28" w:rsidP="003D1EA3">
      <w:pPr>
        <w:bidi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672303C2" w14:textId="735B736D" w:rsidR="00D21A23" w:rsidRDefault="007C2F1E" w:rsidP="00F953DE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کنترل زمان تناوب</w:t>
      </w:r>
    </w:p>
    <w:p w14:paraId="45542AA7" w14:textId="77777777" w:rsidR="007C2F1E" w:rsidRPr="00F953DE" w:rsidRDefault="007C2F1E" w:rsidP="00B5171C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 w:rsidRPr="00F953DE">
        <w:rPr>
          <w:rFonts w:cs="B Nazanin" w:hint="cs"/>
          <w:sz w:val="36"/>
          <w:szCs w:val="28"/>
          <w:rtl/>
          <w:lang w:bidi="fa-IR"/>
        </w:rPr>
        <w:t xml:space="preserve">برای آنکه زمان تناوب تحلیلی سازه را محاسبه نمائیم از فایل اصلی یک کپی گرفته </w:t>
      </w:r>
      <w:r w:rsidR="00534F53">
        <w:rPr>
          <w:rFonts w:cs="B Nazanin" w:hint="cs"/>
          <w:sz w:val="36"/>
          <w:szCs w:val="28"/>
          <w:rtl/>
          <w:lang w:bidi="fa-IR"/>
        </w:rPr>
        <w:t xml:space="preserve">که </w:t>
      </w:r>
      <w:r w:rsidRPr="00F953DE">
        <w:rPr>
          <w:rFonts w:cs="B Nazanin" w:hint="cs"/>
          <w:sz w:val="36"/>
          <w:szCs w:val="28"/>
          <w:rtl/>
          <w:lang w:bidi="fa-IR"/>
        </w:rPr>
        <w:t xml:space="preserve">بنام </w:t>
      </w:r>
      <w:r w:rsidRPr="00F953DE">
        <w:rPr>
          <w:rFonts w:asciiTheme="majorBidi" w:hAnsiTheme="majorBidi" w:cs="B Nazanin"/>
          <w:b/>
          <w:bCs/>
          <w:lang w:bidi="fa-IR"/>
        </w:rPr>
        <w:t>Period</w:t>
      </w:r>
      <w:r w:rsidRPr="00F953DE">
        <w:rPr>
          <w:rFonts w:cs="B Nazanin"/>
          <w:lang w:bidi="fa-IR"/>
        </w:rPr>
        <w:t xml:space="preserve"> </w:t>
      </w:r>
      <w:r w:rsidRPr="00F953DE">
        <w:rPr>
          <w:rFonts w:asciiTheme="majorBidi" w:hAnsiTheme="majorBidi" w:cs="B Nazanin"/>
          <w:b/>
          <w:bCs/>
          <w:lang w:bidi="fa-IR"/>
        </w:rPr>
        <w:t>Time</w:t>
      </w:r>
      <w:r w:rsidR="008C083E">
        <w:rPr>
          <w:rFonts w:asciiTheme="majorBidi" w:hAnsiTheme="majorBidi" w:cs="B Nazanin"/>
          <w:b/>
          <w:bCs/>
          <w:lang w:bidi="fa-IR"/>
        </w:rPr>
        <w:t xml:space="preserve"> </w:t>
      </w:r>
      <w:r w:rsidRPr="00F953DE">
        <w:rPr>
          <w:rFonts w:cs="B Nazanin" w:hint="cs"/>
          <w:sz w:val="36"/>
          <w:szCs w:val="28"/>
          <w:rtl/>
          <w:lang w:bidi="fa-IR"/>
        </w:rPr>
        <w:t>موجود می</w:t>
      </w:r>
      <w:r w:rsidRPr="00F953DE">
        <w:rPr>
          <w:rFonts w:cs="B Nazanin"/>
          <w:sz w:val="36"/>
          <w:szCs w:val="28"/>
          <w:rtl/>
          <w:lang w:bidi="fa-IR"/>
        </w:rPr>
        <w:softHyphen/>
      </w:r>
      <w:r w:rsidRPr="00F953DE">
        <w:rPr>
          <w:rFonts w:cs="B Nazanin" w:hint="cs"/>
          <w:sz w:val="36"/>
          <w:szCs w:val="28"/>
          <w:rtl/>
          <w:lang w:bidi="fa-IR"/>
        </w:rPr>
        <w:t>باشد و در این فایل با اصلاح ضرایب ترک خوردگی ستون ها از 7/0 به 1 و تیرها از 35/0 به 5/0 طبق استاندارد 2800 ویرایش چهارم زمان تناوب تحلیلی را استخراج می</w:t>
      </w:r>
      <w:r w:rsidRPr="00F953DE">
        <w:rPr>
          <w:rFonts w:cs="B Nazanin"/>
          <w:sz w:val="36"/>
          <w:szCs w:val="28"/>
          <w:rtl/>
          <w:lang w:bidi="fa-IR"/>
        </w:rPr>
        <w:softHyphen/>
      </w:r>
      <w:r w:rsidRPr="00F953DE">
        <w:rPr>
          <w:rFonts w:cs="B Nazanin" w:hint="cs"/>
          <w:sz w:val="36"/>
          <w:szCs w:val="28"/>
          <w:rtl/>
          <w:lang w:bidi="fa-IR"/>
        </w:rPr>
        <w:t>نمائیم:</w:t>
      </w:r>
    </w:p>
    <w:p w14:paraId="48F52834" w14:textId="77777777" w:rsidR="008852CC" w:rsidRDefault="008852CC" w:rsidP="00F953DE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2A473A0" wp14:editId="19F48E3B">
            <wp:extent cx="6097270" cy="2185035"/>
            <wp:effectExtent l="76200" t="76200" r="132080" b="139065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850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141D13" w14:textId="77777777" w:rsidR="007C2F1E" w:rsidRDefault="008852CC" w:rsidP="008852CC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استاندارد 2800 در مورد ضرایب ترک خوردگی تیرها و ستون ها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49"/>
        <w:gridCol w:w="1080"/>
        <w:gridCol w:w="1189"/>
        <w:gridCol w:w="2277"/>
        <w:gridCol w:w="1299"/>
        <w:gridCol w:w="1299"/>
        <w:gridCol w:w="1299"/>
      </w:tblGrid>
      <w:tr w:rsidR="001103A6" w:rsidRPr="001103A6" w14:paraId="3DA2D932" w14:textId="77777777" w:rsidTr="001103A6">
        <w:trPr>
          <w:trHeight w:val="288"/>
        </w:trPr>
        <w:tc>
          <w:tcPr>
            <w:tcW w:w="2968" w:type="pct"/>
            <w:gridSpan w:val="4"/>
            <w:shd w:val="clear" w:color="000000" w:fill="C0C0C0"/>
            <w:noWrap/>
            <w:vAlign w:val="center"/>
            <w:hideMark/>
          </w:tcPr>
          <w:p w14:paraId="49C9013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Modal Participating Mass Ratios</w:t>
            </w:r>
          </w:p>
        </w:tc>
        <w:tc>
          <w:tcPr>
            <w:tcW w:w="677" w:type="pct"/>
            <w:shd w:val="clear" w:color="000000" w:fill="C0C0C0"/>
            <w:noWrap/>
            <w:vAlign w:val="center"/>
            <w:hideMark/>
          </w:tcPr>
          <w:p w14:paraId="3F403BB9" w14:textId="33B76A12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7" w:type="pct"/>
            <w:shd w:val="clear" w:color="000000" w:fill="C0C0C0"/>
            <w:noWrap/>
            <w:vAlign w:val="center"/>
            <w:hideMark/>
          </w:tcPr>
          <w:p w14:paraId="1E401082" w14:textId="1E6D137A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7" w:type="pct"/>
            <w:shd w:val="clear" w:color="000000" w:fill="C0C0C0"/>
            <w:noWrap/>
            <w:vAlign w:val="center"/>
            <w:hideMark/>
          </w:tcPr>
          <w:p w14:paraId="1AC61F13" w14:textId="5990E81D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103A6" w:rsidRPr="001103A6" w14:paraId="664C7750" w14:textId="77777777" w:rsidTr="001103A6">
        <w:trPr>
          <w:trHeight w:val="288"/>
        </w:trPr>
        <w:tc>
          <w:tcPr>
            <w:tcW w:w="599" w:type="pct"/>
            <w:shd w:val="clear" w:color="000000" w:fill="99CCFF"/>
            <w:noWrap/>
            <w:vAlign w:val="center"/>
            <w:hideMark/>
          </w:tcPr>
          <w:p w14:paraId="2B731CF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Case</w:t>
            </w:r>
          </w:p>
        </w:tc>
        <w:tc>
          <w:tcPr>
            <w:tcW w:w="563" w:type="pct"/>
            <w:shd w:val="clear" w:color="000000" w:fill="99CCFF"/>
            <w:noWrap/>
            <w:vAlign w:val="center"/>
            <w:hideMark/>
          </w:tcPr>
          <w:p w14:paraId="7A2B2CB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Mode</w:t>
            </w:r>
          </w:p>
        </w:tc>
        <w:tc>
          <w:tcPr>
            <w:tcW w:w="620" w:type="pct"/>
            <w:shd w:val="clear" w:color="000000" w:fill="99CCFF"/>
            <w:noWrap/>
            <w:vAlign w:val="center"/>
            <w:hideMark/>
          </w:tcPr>
          <w:p w14:paraId="655F1B0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Period</w:t>
            </w:r>
          </w:p>
        </w:tc>
        <w:tc>
          <w:tcPr>
            <w:tcW w:w="1187" w:type="pct"/>
            <w:shd w:val="clear" w:color="000000" w:fill="99CCFF"/>
            <w:noWrap/>
            <w:vAlign w:val="center"/>
            <w:hideMark/>
          </w:tcPr>
          <w:p w14:paraId="0C9DD94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UX</w:t>
            </w:r>
          </w:p>
        </w:tc>
        <w:tc>
          <w:tcPr>
            <w:tcW w:w="677" w:type="pct"/>
            <w:shd w:val="clear" w:color="000000" w:fill="99CCFF"/>
            <w:noWrap/>
            <w:vAlign w:val="center"/>
            <w:hideMark/>
          </w:tcPr>
          <w:p w14:paraId="1EA64A6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UY</w:t>
            </w:r>
          </w:p>
        </w:tc>
        <w:tc>
          <w:tcPr>
            <w:tcW w:w="677" w:type="pct"/>
            <w:shd w:val="clear" w:color="000000" w:fill="99CCFF"/>
            <w:noWrap/>
            <w:vAlign w:val="center"/>
            <w:hideMark/>
          </w:tcPr>
          <w:p w14:paraId="6C81D6D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UX</w:t>
            </w:r>
          </w:p>
        </w:tc>
        <w:tc>
          <w:tcPr>
            <w:tcW w:w="677" w:type="pct"/>
            <w:shd w:val="clear" w:color="000000" w:fill="99CCFF"/>
            <w:noWrap/>
            <w:vAlign w:val="center"/>
            <w:hideMark/>
          </w:tcPr>
          <w:p w14:paraId="4C1BEC7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UY</w:t>
            </w:r>
          </w:p>
        </w:tc>
      </w:tr>
      <w:tr w:rsidR="001103A6" w:rsidRPr="001103A6" w14:paraId="037C2F2E" w14:textId="77777777" w:rsidTr="001103A6">
        <w:trPr>
          <w:trHeight w:val="288"/>
        </w:trPr>
        <w:tc>
          <w:tcPr>
            <w:tcW w:w="599" w:type="pct"/>
            <w:shd w:val="clear" w:color="000000" w:fill="99CCFF"/>
            <w:noWrap/>
            <w:vAlign w:val="center"/>
            <w:hideMark/>
          </w:tcPr>
          <w:p w14:paraId="1E8A143A" w14:textId="2725949A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63" w:type="pct"/>
            <w:shd w:val="clear" w:color="000000" w:fill="99CCFF"/>
            <w:noWrap/>
            <w:vAlign w:val="center"/>
            <w:hideMark/>
          </w:tcPr>
          <w:p w14:paraId="3236B895" w14:textId="67C29948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20" w:type="pct"/>
            <w:shd w:val="clear" w:color="000000" w:fill="99CCFF"/>
            <w:noWrap/>
            <w:vAlign w:val="center"/>
            <w:hideMark/>
          </w:tcPr>
          <w:p w14:paraId="7853F8D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</w:p>
        </w:tc>
        <w:tc>
          <w:tcPr>
            <w:tcW w:w="1187" w:type="pct"/>
            <w:shd w:val="clear" w:color="000000" w:fill="99CCFF"/>
            <w:noWrap/>
            <w:vAlign w:val="center"/>
            <w:hideMark/>
          </w:tcPr>
          <w:p w14:paraId="487EC366" w14:textId="2F7F47FB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7" w:type="pct"/>
            <w:shd w:val="clear" w:color="000000" w:fill="99CCFF"/>
            <w:noWrap/>
            <w:vAlign w:val="center"/>
            <w:hideMark/>
          </w:tcPr>
          <w:p w14:paraId="421AF1CD" w14:textId="40F94672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7" w:type="pct"/>
            <w:shd w:val="clear" w:color="000000" w:fill="99CCFF"/>
            <w:noWrap/>
            <w:vAlign w:val="center"/>
            <w:hideMark/>
          </w:tcPr>
          <w:p w14:paraId="1EBB25D5" w14:textId="36104A39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7" w:type="pct"/>
            <w:shd w:val="clear" w:color="000000" w:fill="99CCFF"/>
            <w:noWrap/>
            <w:vAlign w:val="center"/>
            <w:hideMark/>
          </w:tcPr>
          <w:p w14:paraId="0CA7267D" w14:textId="29FC3923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1103A6" w:rsidRPr="001103A6" w14:paraId="300F5242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4E2A99C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535B401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6EB76EE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1.094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0E27648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0.6305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847334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7E870E2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0.6305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E369C1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1103A6" w:rsidRPr="001103A6" w14:paraId="047004DD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6D38C6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0CBD86B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5DE5B84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0.383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50DC470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0.1092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D9E98D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385A1EC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0.7397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745BE51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1103A6" w:rsidRPr="001103A6" w14:paraId="31B495DA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877489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7329569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13EC01D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0.38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600ED83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34888FC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0.6152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760116D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0.7397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2D71E5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0.6152</w:t>
            </w:r>
          </w:p>
        </w:tc>
      </w:tr>
      <w:tr w:rsidR="001103A6" w:rsidRPr="001103A6" w14:paraId="1F0DB081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77E58B4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3C1D471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4A3DE40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0.323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4362894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0.0003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36388E3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32B449F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0.74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9856F5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0.6152</w:t>
            </w:r>
          </w:p>
        </w:tc>
      </w:tr>
      <w:tr w:rsidR="001103A6" w:rsidRPr="001103A6" w14:paraId="75739CFF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6B39126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0784464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7888B64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0.302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2FC5D39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0.0089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5353A71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B3D152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0.7489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0160B10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0.6152</w:t>
            </w:r>
          </w:p>
        </w:tc>
      </w:tr>
      <w:tr w:rsidR="001103A6" w:rsidRPr="001103A6" w14:paraId="1EA5C819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6F5AEBD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0E161FE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01D1919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0.197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5FCB370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20BEED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0.0094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6ED6043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0.7489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36CC3F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0.6246</w:t>
            </w:r>
          </w:p>
        </w:tc>
      </w:tr>
      <w:tr w:rsidR="001103A6" w:rsidRPr="001103A6" w14:paraId="78C16A2A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8FA2ED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10E4AE9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300A128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0.196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0D755F5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0.0407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6AD7837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68DA630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0.7896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D163A2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0.6246</w:t>
            </w:r>
          </w:p>
        </w:tc>
      </w:tr>
      <w:tr w:rsidR="001103A6" w:rsidRPr="001103A6" w14:paraId="2D38E0FB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2F12CD7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7F60F99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4654DC6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0.156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4097D8F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0.0036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C6A95F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0087E6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0.7931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0E5DC1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0.6246</w:t>
            </w:r>
          </w:p>
        </w:tc>
      </w:tr>
      <w:tr w:rsidR="001103A6" w:rsidRPr="001103A6" w14:paraId="3FD4B22E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7A1BBE5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15631D6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166BB8A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0.123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3D96EBE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0.0289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61E3E61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7EFEC18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0.822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0E53CC6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0.6246</w:t>
            </w:r>
          </w:p>
        </w:tc>
      </w:tr>
      <w:tr w:rsidR="001103A6" w:rsidRPr="001103A6" w14:paraId="5F57C21F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DC45BB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5100310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0F650148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0.093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30EEDBAF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566E88B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0.2095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697F9A8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0.822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5F58739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0.8341</w:t>
            </w:r>
          </w:p>
        </w:tc>
      </w:tr>
      <w:tr w:rsidR="001103A6" w:rsidRPr="001103A6" w14:paraId="16C3D5CB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44BEFDA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6E16843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70DB8F9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0.087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322185A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0.0188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B10344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7B14F0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0.8408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78314F8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0.8341</w:t>
            </w:r>
          </w:p>
        </w:tc>
      </w:tr>
      <w:tr w:rsidR="001103A6" w:rsidRPr="001103A6" w14:paraId="38596296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71ED7C9F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3ED2E29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3B4B740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0.079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58AEFAB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BD55E4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538F9AA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0.8408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72D852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0.8341</w:t>
            </w:r>
          </w:p>
        </w:tc>
      </w:tr>
      <w:tr w:rsidR="001103A6" w:rsidRPr="001103A6" w14:paraId="483AE56C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827EA4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0E53CB8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3FB4188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0.068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7B1D604F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0.0179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3104A72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A8DE8D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0.8587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5129B61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0.8341</w:t>
            </w:r>
          </w:p>
        </w:tc>
      </w:tr>
      <w:tr w:rsidR="001103A6" w:rsidRPr="001103A6" w14:paraId="535E1C1E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1680370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4FCAE1E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3548374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0.046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2E7D5DA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A7EDF1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040F56F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0.8587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7145DC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0.9042</w:t>
            </w:r>
          </w:p>
        </w:tc>
      </w:tr>
      <w:tr w:rsidR="001103A6" w:rsidRPr="001103A6" w14:paraId="56FEB6FC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C6984A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5713387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1769E46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0.039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546B2B16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E60E0A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5596611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0.8587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0516CE8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0.9042</w:t>
            </w:r>
          </w:p>
        </w:tc>
      </w:tr>
      <w:tr w:rsidR="001103A6" w:rsidRPr="001103A6" w14:paraId="24F95DD8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04BED17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2777907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30EECA5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0.032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53D5A85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6A84D6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0.0355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1AD3D0F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0.8587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E0C327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0.9397</w:t>
            </w:r>
          </w:p>
        </w:tc>
      </w:tr>
      <w:tr w:rsidR="001103A6" w:rsidRPr="001103A6" w14:paraId="6DFB1A7F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0D91F40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334C3C4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0EB0B04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0.027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2B668641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0.000000688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73940E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0A7AECB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0.8587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8D77DA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0.9397</w:t>
            </w:r>
          </w:p>
        </w:tc>
      </w:tr>
      <w:tr w:rsidR="001103A6" w:rsidRPr="001103A6" w14:paraId="5E981938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5345CE4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54DC804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2A3106E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0.025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35E24B6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573311E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0.0205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6F30140D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0.8587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27E33D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0.9602</w:t>
            </w:r>
          </w:p>
        </w:tc>
      </w:tr>
      <w:tr w:rsidR="001103A6" w:rsidRPr="001103A6" w14:paraId="185DBE70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0C0C702F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543871B2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146EA37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0.024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7381D1F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0.1413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5661B4DF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7D64A07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186C935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0.9602</w:t>
            </w:r>
          </w:p>
        </w:tc>
      </w:tr>
      <w:tr w:rsidR="001103A6" w:rsidRPr="001103A6" w14:paraId="78E65528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5F5F80E3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6DE0792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5793B9B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0.022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594842F9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443E2BB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0.0086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201FDC7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015A1BBA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0.9688</w:t>
            </w:r>
          </w:p>
        </w:tc>
      </w:tr>
      <w:tr w:rsidR="001103A6" w:rsidRPr="001103A6" w14:paraId="0FE5D79D" w14:textId="77777777" w:rsidTr="001103A6">
        <w:trPr>
          <w:trHeight w:val="288"/>
        </w:trPr>
        <w:tc>
          <w:tcPr>
            <w:tcW w:w="599" w:type="pct"/>
            <w:shd w:val="clear" w:color="auto" w:fill="auto"/>
            <w:noWrap/>
            <w:vAlign w:val="center"/>
            <w:hideMark/>
          </w:tcPr>
          <w:p w14:paraId="375DCE47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563" w:type="pct"/>
            <w:shd w:val="clear" w:color="auto" w:fill="auto"/>
            <w:noWrap/>
            <w:vAlign w:val="center"/>
            <w:hideMark/>
          </w:tcPr>
          <w:p w14:paraId="24BF4AA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620" w:type="pct"/>
            <w:shd w:val="clear" w:color="auto" w:fill="auto"/>
            <w:noWrap/>
            <w:vAlign w:val="center"/>
            <w:hideMark/>
          </w:tcPr>
          <w:p w14:paraId="599F4F0B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0.022</w:t>
            </w:r>
          </w:p>
        </w:tc>
        <w:tc>
          <w:tcPr>
            <w:tcW w:w="1187" w:type="pct"/>
            <w:shd w:val="clear" w:color="auto" w:fill="auto"/>
            <w:noWrap/>
            <w:vAlign w:val="center"/>
            <w:hideMark/>
          </w:tcPr>
          <w:p w14:paraId="4FA82E3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0200D570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7508CFAC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center"/>
            <w:hideMark/>
          </w:tcPr>
          <w:p w14:paraId="6E13FD35" w14:textId="77777777" w:rsidR="001103A6" w:rsidRPr="001103A6" w:rsidRDefault="001103A6" w:rsidP="001103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103A6">
              <w:rPr>
                <w:rFonts w:ascii="Calibri" w:hAnsi="Calibri" w:cs="Calibri"/>
                <w:color w:val="000000"/>
                <w:sz w:val="22"/>
                <w:szCs w:val="22"/>
              </w:rPr>
              <w:t>0.9688</w:t>
            </w:r>
          </w:p>
        </w:tc>
      </w:tr>
    </w:tbl>
    <w:p w14:paraId="6C46438A" w14:textId="77777777" w:rsidR="00E52140" w:rsidRDefault="00E52140" w:rsidP="001103A6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1881ED01" w14:textId="58A1F20C" w:rsidR="0077250E" w:rsidRDefault="0077250E" w:rsidP="00E52140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X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1103A6">
        <w:rPr>
          <w:rFonts w:cs="B Nazanin" w:hint="cs"/>
          <w:sz w:val="36"/>
          <w:szCs w:val="28"/>
          <w:rtl/>
          <w:lang w:bidi="fa-IR"/>
        </w:rPr>
        <w:t>094</w:t>
      </w:r>
      <w:r>
        <w:rPr>
          <w:rFonts w:cs="B Nazanin" w:hint="cs"/>
          <w:sz w:val="36"/>
          <w:szCs w:val="28"/>
          <w:rtl/>
          <w:lang w:bidi="fa-IR"/>
        </w:rPr>
        <w:t>/</w:t>
      </w:r>
      <w:r w:rsidR="005C4E47">
        <w:rPr>
          <w:rFonts w:cs="B Nazanin" w:hint="cs"/>
          <w:sz w:val="36"/>
          <w:szCs w:val="28"/>
          <w:rtl/>
          <w:lang w:bidi="fa-IR"/>
        </w:rPr>
        <w:t>1</w:t>
      </w:r>
      <w:r>
        <w:rPr>
          <w:rFonts w:cs="B Nazanin" w:hint="cs"/>
          <w:sz w:val="36"/>
          <w:szCs w:val="28"/>
          <w:rtl/>
          <w:lang w:bidi="fa-IR"/>
        </w:rPr>
        <w:t xml:space="preserve"> ثانیه</w:t>
      </w:r>
    </w:p>
    <w:p w14:paraId="4B6DF4B6" w14:textId="5210E2D5" w:rsidR="0077250E" w:rsidRDefault="0077250E" w:rsidP="005C4E47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Y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1103A6">
        <w:rPr>
          <w:rFonts w:cs="B Nazanin" w:hint="cs"/>
          <w:sz w:val="36"/>
          <w:szCs w:val="28"/>
          <w:rtl/>
          <w:lang w:bidi="fa-IR"/>
        </w:rPr>
        <w:t>38</w:t>
      </w:r>
      <w:r>
        <w:rPr>
          <w:rFonts w:cs="B Nazanin" w:hint="cs"/>
          <w:sz w:val="36"/>
          <w:szCs w:val="28"/>
          <w:rtl/>
          <w:lang w:bidi="fa-IR"/>
        </w:rPr>
        <w:t>/</w:t>
      </w:r>
      <w:r w:rsidR="001103A6">
        <w:rPr>
          <w:rFonts w:cs="B Nazanin" w:hint="cs"/>
          <w:sz w:val="36"/>
          <w:szCs w:val="28"/>
          <w:rtl/>
          <w:lang w:bidi="fa-IR"/>
        </w:rPr>
        <w:t>0</w:t>
      </w:r>
      <w:r>
        <w:rPr>
          <w:rFonts w:cs="B Nazanin" w:hint="cs"/>
          <w:sz w:val="36"/>
          <w:szCs w:val="28"/>
          <w:rtl/>
          <w:lang w:bidi="fa-IR"/>
        </w:rPr>
        <w:t xml:space="preserve"> ثانیه</w:t>
      </w:r>
    </w:p>
    <w:p w14:paraId="5451D08B" w14:textId="77777777" w:rsidR="0077250E" w:rsidRDefault="0077250E" w:rsidP="0077250E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1BA49F3" w14:textId="215C6038" w:rsidR="0077250E" w:rsidRPr="001103A6" w:rsidRDefault="001103A6" w:rsidP="00185764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val="en-GB"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در جهت </w:t>
      </w:r>
      <w:r w:rsidRPr="001103A6">
        <w:rPr>
          <w:rFonts w:cs="B Nazanin"/>
          <w:b/>
          <w:bCs/>
          <w:sz w:val="28"/>
          <w:szCs w:val="22"/>
          <w:u w:val="single"/>
          <w:lang w:val="en-GB" w:bidi="fa-IR"/>
        </w:rPr>
        <w:t>X</w:t>
      </w:r>
      <w:r w:rsidRPr="001103A6">
        <w:rPr>
          <w:rFonts w:cs="B Nazanin" w:hint="cs"/>
          <w:b/>
          <w:bCs/>
          <w:sz w:val="28"/>
          <w:szCs w:val="22"/>
          <w:u w:val="single"/>
          <w:rtl/>
          <w:lang w:val="en-GB" w:bidi="fa-IR"/>
        </w:rPr>
        <w:t xml:space="preserve"> </w:t>
      </w:r>
      <w:r>
        <w:rPr>
          <w:rFonts w:cs="B Nazanin" w:hint="cs"/>
          <w:b/>
          <w:bCs/>
          <w:sz w:val="36"/>
          <w:szCs w:val="28"/>
          <w:u w:val="single"/>
          <w:rtl/>
          <w:lang w:val="en-GB" w:bidi="fa-IR"/>
        </w:rPr>
        <w:t xml:space="preserve">زمان تناوب تحلیل از 25/1 برابر زمان تناوب تجربی بیشتر بوده و فرض اولیه ما صحیح بوده و از همان زمان تناوب تجربی برای طراحی سازه استفاه خواهیم نمود و از زمان تناوب تحلیلی برای کنترل دریفت سازه بهره خواهیم گرفت اما در جهت </w:t>
      </w:r>
      <w:r w:rsidRPr="001103A6">
        <w:rPr>
          <w:rFonts w:cs="B Nazanin"/>
          <w:b/>
          <w:bCs/>
          <w:sz w:val="28"/>
          <w:szCs w:val="22"/>
          <w:u w:val="single"/>
          <w:lang w:val="en-GB" w:bidi="fa-IR"/>
        </w:rPr>
        <w:t>Y</w:t>
      </w:r>
      <w:r w:rsidRPr="001103A6">
        <w:rPr>
          <w:rFonts w:cs="B Nazanin" w:hint="cs"/>
          <w:b/>
          <w:bCs/>
          <w:sz w:val="28"/>
          <w:szCs w:val="22"/>
          <w:u w:val="single"/>
          <w:rtl/>
          <w:lang w:val="en-GB" w:bidi="fa-IR"/>
        </w:rPr>
        <w:t xml:space="preserve"> </w:t>
      </w:r>
      <w:r>
        <w:rPr>
          <w:rFonts w:cs="B Nazanin" w:hint="cs"/>
          <w:b/>
          <w:bCs/>
          <w:sz w:val="36"/>
          <w:szCs w:val="28"/>
          <w:u w:val="single"/>
          <w:rtl/>
          <w:lang w:val="en-GB" w:bidi="fa-IR"/>
        </w:rPr>
        <w:t>زمان تناوب تحلیلی از 25/1 برابر زمان تناوب تجربی کمتر بوده و برای کنترل دریفت و همچنین طراحی سازه بایستی از این زمان تناوب استفاده نمائیم.</w:t>
      </w:r>
    </w:p>
    <w:p w14:paraId="1F2CC989" w14:textId="77777777" w:rsidR="00AB4991" w:rsidRDefault="00AB4991" w:rsidP="00AB4991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6A927E6" w14:textId="0BEAB301" w:rsidR="0039287B" w:rsidRDefault="0039287B" w:rsidP="0039287B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45E1ECAD" w14:textId="77777777" w:rsidR="00183C19" w:rsidRDefault="00183C19" w:rsidP="00183C19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327AB394" w14:textId="2847FC79" w:rsidR="0039287B" w:rsidRDefault="0039287B" w:rsidP="0039287B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6CAD8146" w14:textId="7DAF8F92" w:rsidR="0039287B" w:rsidRDefault="0039287B" w:rsidP="0039287B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5323C435" w14:textId="1E2AFBF3" w:rsidR="003D1EA3" w:rsidRDefault="003D1EA3" w:rsidP="003D1EA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721052D2" w14:textId="77462F4F" w:rsidR="003D1EA3" w:rsidRDefault="003D1EA3" w:rsidP="003D1EA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5A91CEA0" w14:textId="26B0C3BE" w:rsidR="003D1EA3" w:rsidRDefault="003D1EA3" w:rsidP="003D1EA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5ACA3ECA" w14:textId="77777777" w:rsidR="003D1EA3" w:rsidRDefault="003D1EA3" w:rsidP="003D1EA3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4A3B6D35" w14:textId="77777777" w:rsidR="0077250E" w:rsidRDefault="00A349AA" w:rsidP="0077250E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تغییر مکان نسبی طبقات (دریفت)</w:t>
      </w:r>
    </w:p>
    <w:p w14:paraId="64D972B4" w14:textId="77777777" w:rsidR="00A349AA" w:rsidRDefault="0027367A" w:rsidP="00A349AA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6011D63" wp14:editId="03D14266">
            <wp:extent cx="5540987" cy="1181819"/>
            <wp:effectExtent l="76200" t="76200" r="136525" b="132715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620612" cy="11988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512452D" w14:textId="77777777" w:rsidR="0027367A" w:rsidRDefault="0027367A" w:rsidP="0027367A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DECF7F5" wp14:editId="56F12E9F">
            <wp:extent cx="5543550" cy="5495925"/>
            <wp:effectExtent l="76200" t="76200" r="133350" b="142875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5495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F48466" w14:textId="77777777" w:rsidR="0027367A" w:rsidRDefault="00E06480" w:rsidP="00E06480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استاندارد 2800 در خصوص دریفت</w:t>
      </w:r>
    </w:p>
    <w:p w14:paraId="4788079C" w14:textId="77777777" w:rsidR="0027367A" w:rsidRDefault="00856547" w:rsidP="0027367A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D966193" wp14:editId="0D2A401D">
            <wp:extent cx="6097270" cy="3917216"/>
            <wp:effectExtent l="0" t="0" r="0" b="7620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91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8BB3F" w14:textId="77777777" w:rsidR="00BA1C55" w:rsidRDefault="00856547" w:rsidP="00282A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برداشت مقدار طرف اول از نرم افزار:</w:t>
      </w:r>
    </w:p>
    <w:p w14:paraId="265435FB" w14:textId="1BD7B8A1" w:rsidR="005F7341" w:rsidRDefault="005F7341" w:rsidP="005F734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4"/>
        <w:gridCol w:w="3089"/>
        <w:gridCol w:w="1855"/>
        <w:gridCol w:w="1688"/>
        <w:gridCol w:w="1686"/>
      </w:tblGrid>
      <w:tr w:rsidR="003D1EA3" w:rsidRPr="003D1EA3" w14:paraId="322B989C" w14:textId="77777777" w:rsidTr="003D1EA3">
        <w:trPr>
          <w:trHeight w:val="288"/>
        </w:trPr>
        <w:tc>
          <w:tcPr>
            <w:tcW w:w="3241" w:type="pct"/>
            <w:gridSpan w:val="3"/>
            <w:shd w:val="clear" w:color="000000" w:fill="C0C0C0"/>
            <w:noWrap/>
            <w:vAlign w:val="center"/>
            <w:hideMark/>
          </w:tcPr>
          <w:p w14:paraId="1D4DF53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52C63EEA" w14:textId="57C6A891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1A68665C" w14:textId="7B3DB011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3D1EA3" w:rsidRPr="003D1EA3" w14:paraId="604794B6" w14:textId="77777777" w:rsidTr="003D1EA3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4D8A738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53801B7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74A9F73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377D330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591A47F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Avg Drift</w:t>
            </w:r>
          </w:p>
        </w:tc>
      </w:tr>
      <w:tr w:rsidR="003D1EA3" w:rsidRPr="003D1EA3" w14:paraId="4F283592" w14:textId="77777777" w:rsidTr="003D1EA3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3520FCFC" w14:textId="089883E0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4D96147B" w14:textId="5E07DA0D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119C90B9" w14:textId="6E450EF8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3E68BB1C" w14:textId="6A5C2FA9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52DEF9F6" w14:textId="6D9D5210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3D1EA3" w:rsidRPr="003D1EA3" w14:paraId="5AC7B506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549C0EC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1EF17D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4C71A9F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F92E21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0.000535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00F8906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0.000535</w:t>
            </w:r>
          </w:p>
        </w:tc>
      </w:tr>
      <w:tr w:rsidR="003D1EA3" w:rsidRPr="003D1EA3" w14:paraId="3A740C49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3A78949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Story7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3EE8B83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0EF4C7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755B6E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0.002729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E56291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0.002726</w:t>
            </w:r>
          </w:p>
        </w:tc>
      </w:tr>
      <w:tr w:rsidR="003D1EA3" w:rsidRPr="003D1EA3" w14:paraId="332FC4EB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110822B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0278F6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8B6527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586817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0.000551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421791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0.000551</w:t>
            </w:r>
          </w:p>
        </w:tc>
      </w:tr>
      <w:tr w:rsidR="003D1EA3" w:rsidRPr="003D1EA3" w14:paraId="7FE57588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4AA2497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EE9D2E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B4D560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0EAA13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0.003996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4377DE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0.003992</w:t>
            </w:r>
          </w:p>
        </w:tc>
      </w:tr>
      <w:tr w:rsidR="003D1EA3" w:rsidRPr="003D1EA3" w14:paraId="52505588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20DADD3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76555B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5596BD1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2E163F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0.000535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BC3D1B1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0.000535</w:t>
            </w:r>
          </w:p>
        </w:tc>
      </w:tr>
      <w:tr w:rsidR="003D1EA3" w:rsidRPr="003D1EA3" w14:paraId="601EC55F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EEE215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081E5C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52585E0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31D0E5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0.004375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CBCC00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0.004372</w:t>
            </w:r>
          </w:p>
        </w:tc>
      </w:tr>
      <w:tr w:rsidR="003D1EA3" w:rsidRPr="003D1EA3" w14:paraId="0299D7FC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1786B3A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25A6642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B5D3A9A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29E319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0.000483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9E21DB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0.000483</w:t>
            </w:r>
          </w:p>
        </w:tc>
      </w:tr>
      <w:tr w:rsidR="003D1EA3" w:rsidRPr="003D1EA3" w14:paraId="286273ED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2FF995D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2AB752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6BB41E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8DAF1E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0.004174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27E752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0.004171</w:t>
            </w:r>
          </w:p>
        </w:tc>
      </w:tr>
      <w:tr w:rsidR="003D1EA3" w:rsidRPr="003D1EA3" w14:paraId="62F778FB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4061B7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5959AD2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0549F1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967FAB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0.000395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50B062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0.000395</w:t>
            </w:r>
          </w:p>
        </w:tc>
      </w:tr>
      <w:tr w:rsidR="003D1EA3" w:rsidRPr="003D1EA3" w14:paraId="209F7411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4AE9103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6A2028C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EC964D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F2E39F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B72727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0.003899</w:t>
            </w:r>
          </w:p>
        </w:tc>
      </w:tr>
      <w:tr w:rsidR="003D1EA3" w:rsidRPr="003D1EA3" w14:paraId="4328AC1B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20346274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4B1D16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4BB77C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6EDA29F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0.000265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05846523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0.000265</w:t>
            </w:r>
          </w:p>
        </w:tc>
      </w:tr>
      <w:tr w:rsidR="003D1EA3" w:rsidRPr="003D1EA3" w14:paraId="4A7D1A7C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0A5F7116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A821457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3B52FBB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98E5D9C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0.002187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5AA1F3B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0.002186</w:t>
            </w:r>
          </w:p>
        </w:tc>
      </w:tr>
      <w:tr w:rsidR="003D1EA3" w:rsidRPr="003D1EA3" w14:paraId="5C3491DA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3C6DF125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60C8FA1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192E7862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6CCF40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0.000065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FBACC1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0.000065</w:t>
            </w:r>
          </w:p>
        </w:tc>
      </w:tr>
      <w:tr w:rsidR="003D1EA3" w:rsidRPr="003D1EA3" w14:paraId="0CA80AE1" w14:textId="77777777" w:rsidTr="003D1EA3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7CC4FE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24234158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  <w:proofErr w:type="spellEnd"/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78E8550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Diaph</w:t>
            </w:r>
            <w:proofErr w:type="spellEnd"/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19D3EAE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0.000073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87A7359" w14:textId="77777777" w:rsidR="003D1EA3" w:rsidRPr="003D1EA3" w:rsidRDefault="003D1EA3" w:rsidP="003D1EA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D1EA3">
              <w:rPr>
                <w:rFonts w:ascii="Calibri" w:hAnsi="Calibri" w:cs="Calibri"/>
                <w:color w:val="000000"/>
                <w:sz w:val="22"/>
                <w:szCs w:val="22"/>
              </w:rPr>
              <w:t>0.000073</w:t>
            </w:r>
          </w:p>
        </w:tc>
      </w:tr>
    </w:tbl>
    <w:p w14:paraId="30D96BA9" w14:textId="77777777" w:rsidR="005F7341" w:rsidRDefault="005F7341" w:rsidP="005F734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38BEE17" w14:textId="77777777" w:rsidR="00727166" w:rsidRDefault="00727166" w:rsidP="00727166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993AB2E" w14:textId="38325BF9" w:rsidR="00C35C5D" w:rsidRDefault="007A5E08" w:rsidP="003D1EA3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دریفت سازه مجاز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باشد.</w:t>
      </w:r>
    </w:p>
    <w:p w14:paraId="7EFF3998" w14:textId="6985B102" w:rsidR="0064399A" w:rsidRPr="00E35A61" w:rsidRDefault="0064399A" w:rsidP="00E35A61">
      <w:pPr>
        <w:pStyle w:val="ListParagraph"/>
        <w:numPr>
          <w:ilvl w:val="0"/>
          <w:numId w:val="21"/>
        </w:num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  <w:r w:rsidRPr="00E35A61">
        <w:rPr>
          <w:rFonts w:cs="B Nazanin"/>
          <w:b/>
          <w:bCs/>
          <w:sz w:val="36"/>
          <w:szCs w:val="28"/>
          <w:rtl/>
          <w:lang w:bidi="fa-IR"/>
        </w:rPr>
        <w:lastRenderedPageBreak/>
        <w:t>منحن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lang w:bidi="fa-IR"/>
        </w:rPr>
        <w:softHyphen/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ها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لنگر خمش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به همراه مقدار برا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بارگذار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="00E55D69" w:rsidRPr="00E35A61">
        <w:rPr>
          <w:rFonts w:cs="B Nazanin"/>
          <w:b/>
          <w:bCs/>
          <w:sz w:val="36"/>
          <w:szCs w:val="28"/>
          <w:lang w:bidi="fa-IR"/>
        </w:rPr>
        <w:softHyphen/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ها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ثقل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و ترک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ب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بار بحران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</w:p>
    <w:p w14:paraId="6E534D41" w14:textId="0CC7BAA4" w:rsidR="0064399A" w:rsidRDefault="0064399A" w:rsidP="0064399A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54FDB26" w14:textId="128B9DB3" w:rsidR="0064399A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bidi="fa-IR"/>
        </w:rPr>
      </w:pPr>
      <w:r w:rsidRPr="00E55D69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4CE0C06D" wp14:editId="52514331">
            <wp:extent cx="6097270" cy="346837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D88EA" w14:textId="68C4AE32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 w:rsidRPr="00E55D69">
        <w:rPr>
          <w:rFonts w:cs="B Nazanin"/>
          <w:sz w:val="28"/>
          <w:szCs w:val="22"/>
          <w:lang w:val="en-GB" w:bidi="fa-IR"/>
        </w:rPr>
        <w:t>A</w:t>
      </w:r>
    </w:p>
    <w:p w14:paraId="5C5B9A84" w14:textId="3C3D0B6F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E55D69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0CEC6331" wp14:editId="74258BE8">
            <wp:extent cx="6097270" cy="3460115"/>
            <wp:effectExtent l="0" t="0" r="0" b="698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6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ACD4F" w14:textId="2562D35E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B</w:t>
      </w:r>
    </w:p>
    <w:p w14:paraId="5B53866D" w14:textId="6C4C4908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E55D69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59AABAC" wp14:editId="1C388A82">
            <wp:extent cx="6097270" cy="339788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A99BA" w14:textId="294EC6E8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C</w:t>
      </w:r>
    </w:p>
    <w:p w14:paraId="25E878AF" w14:textId="18E6240A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E55D69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5001599D" wp14:editId="6BAB6CB2">
            <wp:extent cx="6097270" cy="3402965"/>
            <wp:effectExtent l="0" t="0" r="0" b="698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0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174D1" w14:textId="7DC4D037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D</w:t>
      </w:r>
    </w:p>
    <w:p w14:paraId="593BDC66" w14:textId="134A69B3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  <w:r w:rsidRPr="00E55D69">
        <w:rPr>
          <w:rFonts w:cs="B Nazanin"/>
          <w:noProof/>
          <w:sz w:val="36"/>
          <w:szCs w:val="28"/>
          <w:rtl/>
          <w:lang w:val="en-GB" w:bidi="fa-IR"/>
        </w:rPr>
        <w:lastRenderedPageBreak/>
        <w:drawing>
          <wp:inline distT="0" distB="0" distL="0" distR="0" wp14:anchorId="28C5A0DD" wp14:editId="0D1EC39F">
            <wp:extent cx="6097270" cy="3408045"/>
            <wp:effectExtent l="0" t="0" r="0" b="190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0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B09AC" w14:textId="0D6BB4AD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E</w:t>
      </w:r>
    </w:p>
    <w:p w14:paraId="77FF110F" w14:textId="1569BF2F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E55D69">
        <w:rPr>
          <w:rFonts w:cs="B Nazanin"/>
          <w:noProof/>
          <w:sz w:val="28"/>
          <w:szCs w:val="22"/>
          <w:rtl/>
          <w:lang w:val="en-GB" w:bidi="fa-IR"/>
        </w:rPr>
        <w:drawing>
          <wp:inline distT="0" distB="0" distL="0" distR="0" wp14:anchorId="14D838DB" wp14:editId="57CD1191">
            <wp:extent cx="6097270" cy="3443605"/>
            <wp:effectExtent l="0" t="0" r="0" b="444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F6BB2" w14:textId="52F257F0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F</w:t>
      </w:r>
    </w:p>
    <w:p w14:paraId="66EF8A74" w14:textId="05A77BB5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E55D69">
        <w:rPr>
          <w:rFonts w:cs="B Nazanin"/>
          <w:noProof/>
          <w:sz w:val="36"/>
          <w:szCs w:val="28"/>
          <w:rtl/>
          <w:lang w:val="en-GB" w:bidi="fa-IR"/>
        </w:rPr>
        <w:lastRenderedPageBreak/>
        <w:drawing>
          <wp:inline distT="0" distB="0" distL="0" distR="0" wp14:anchorId="05418694" wp14:editId="33862945">
            <wp:extent cx="6097270" cy="3399790"/>
            <wp:effectExtent l="0" t="0" r="0" b="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9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47E9C" w14:textId="4C9E1E41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1</w:t>
      </w:r>
    </w:p>
    <w:p w14:paraId="54228953" w14:textId="580F290C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  <w:r w:rsidRPr="00E55D69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58A686C7" wp14:editId="431BD590">
            <wp:extent cx="6097270" cy="3373120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BEC49" w14:textId="338651FF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2</w:t>
      </w:r>
    </w:p>
    <w:p w14:paraId="13B7F4ED" w14:textId="05C3AFB1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  <w:r w:rsidRPr="00E55D69">
        <w:rPr>
          <w:rFonts w:cs="B Nazanin"/>
          <w:noProof/>
          <w:sz w:val="36"/>
          <w:szCs w:val="28"/>
          <w:rtl/>
          <w:lang w:val="en-GB" w:bidi="fa-IR"/>
        </w:rPr>
        <w:lastRenderedPageBreak/>
        <w:drawing>
          <wp:inline distT="0" distB="0" distL="0" distR="0" wp14:anchorId="3F37C1FD" wp14:editId="1A2D6908">
            <wp:extent cx="6097270" cy="3355975"/>
            <wp:effectExtent l="0" t="0" r="0" b="0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5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4783B" w14:textId="31BFF179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3</w:t>
      </w:r>
    </w:p>
    <w:p w14:paraId="61F2B7E8" w14:textId="1D854C0C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1DC32F52" w14:textId="60DA6EAC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  <w:r w:rsidRPr="00E55D69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36D4AFBA" wp14:editId="6F3B9F8C">
            <wp:extent cx="6097270" cy="3368675"/>
            <wp:effectExtent l="0" t="0" r="0" b="3175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6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DD5CB" w14:textId="1AFE1952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4</w:t>
      </w:r>
    </w:p>
    <w:p w14:paraId="211E11AB" w14:textId="3E2100D9" w:rsidR="00E55D69" w:rsidRDefault="00D558B4" w:rsidP="00E55D69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558B4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132A5263" wp14:editId="5E78D49B">
            <wp:extent cx="6097270" cy="3384550"/>
            <wp:effectExtent l="0" t="0" r="0" b="6350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8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2354F" w14:textId="06A2B6B6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5</w:t>
      </w:r>
    </w:p>
    <w:p w14:paraId="0C75C925" w14:textId="603288B0" w:rsid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0DB2B244" w14:textId="1B6D8484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53817D11" w14:textId="29A7C919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24DA8858" w14:textId="6EAD5DA6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0BEEA6AA" w14:textId="5D7C76E3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0AE9C5F9" w14:textId="455C9D53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0D0C5804" w14:textId="2D994348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6BB6F2FA" w14:textId="64944825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27A09FDD" w14:textId="5821B4C1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2020374B" w14:textId="0EF5F04C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0C1041FE" w14:textId="66C07175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7FCD7A94" w14:textId="08E4813F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413EFC91" w14:textId="286C26BC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5816CEE4" w14:textId="7E0BDD70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283AFF02" w14:textId="7A55CA29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48399050" w14:textId="63622BFF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483EB4CC" w14:textId="28AAC3D0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3A26C3E7" w14:textId="7C363760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46F7627F" w14:textId="1B8A8F76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2DAE55DE" w14:textId="142101BD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514C6C34" w14:textId="7BDFD7BC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55644720" w14:textId="03096BF9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1B7FDEAA" w14:textId="138DE3DF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val="en-GB" w:bidi="fa-IR"/>
        </w:rPr>
      </w:pPr>
    </w:p>
    <w:p w14:paraId="43C2D96C" w14:textId="41B46D02" w:rsidR="00D558B4" w:rsidRPr="00E35A61" w:rsidRDefault="00D558B4" w:rsidP="00E35A61">
      <w:pPr>
        <w:pStyle w:val="ListParagraph"/>
        <w:numPr>
          <w:ilvl w:val="0"/>
          <w:numId w:val="21"/>
        </w:num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lang w:bidi="fa-IR"/>
        </w:rPr>
      </w:pPr>
      <w:r w:rsidRPr="00E35A61">
        <w:rPr>
          <w:rFonts w:cs="B Nazanin"/>
          <w:b/>
          <w:bCs/>
          <w:sz w:val="36"/>
          <w:szCs w:val="28"/>
          <w:rtl/>
          <w:lang w:bidi="fa-IR"/>
        </w:rPr>
        <w:lastRenderedPageBreak/>
        <w:t>منحن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lang w:bidi="fa-IR"/>
        </w:rPr>
        <w:softHyphen/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ها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ن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رو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محور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به همراه مقدار برا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بارگذار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lang w:bidi="fa-IR"/>
        </w:rPr>
        <w:softHyphen/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ها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ثقل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و ترک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ب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بار بحران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</w:p>
    <w:p w14:paraId="7EF3C9D4" w14:textId="1CAC0EB0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bidi="fa-IR"/>
        </w:rPr>
      </w:pPr>
      <w:r w:rsidRPr="008A4BB5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0FBC479D" wp14:editId="6F0ECDF1">
            <wp:extent cx="6097270" cy="3488690"/>
            <wp:effectExtent l="0" t="0" r="0" b="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BC539" w14:textId="251BE591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 w:rsidRPr="00E55D69">
        <w:rPr>
          <w:rFonts w:cs="B Nazanin"/>
          <w:sz w:val="28"/>
          <w:szCs w:val="22"/>
          <w:lang w:val="en-GB" w:bidi="fa-IR"/>
        </w:rPr>
        <w:t>A</w:t>
      </w:r>
    </w:p>
    <w:p w14:paraId="3A42C3A4" w14:textId="772EACE7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8A4BB5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54AC08D0" wp14:editId="3F95C4D8">
            <wp:extent cx="6097270" cy="3496945"/>
            <wp:effectExtent l="0" t="0" r="0" b="8255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9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9D8DA" w14:textId="2E584DDC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B</w:t>
      </w:r>
    </w:p>
    <w:p w14:paraId="0CAFBE40" w14:textId="125D1107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8A4BB5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1762FD95" wp14:editId="13AF6685">
            <wp:extent cx="6097270" cy="3503295"/>
            <wp:effectExtent l="0" t="0" r="0" b="1905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DF11" w14:textId="4D22621C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C</w:t>
      </w:r>
    </w:p>
    <w:p w14:paraId="3B1AA33D" w14:textId="003F9FBA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8A4BB5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23DF5034" wp14:editId="5C962EB8">
            <wp:extent cx="6097270" cy="3521710"/>
            <wp:effectExtent l="0" t="0" r="0" b="254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A47AC" w14:textId="07F5378D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D</w:t>
      </w:r>
    </w:p>
    <w:p w14:paraId="6560CE46" w14:textId="32DC3177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8A4BB5">
        <w:rPr>
          <w:rFonts w:cs="B Nazanin"/>
          <w:noProof/>
          <w:sz w:val="36"/>
          <w:szCs w:val="28"/>
          <w:rtl/>
          <w:lang w:val="en-GB" w:bidi="fa-IR"/>
        </w:rPr>
        <w:lastRenderedPageBreak/>
        <w:drawing>
          <wp:inline distT="0" distB="0" distL="0" distR="0" wp14:anchorId="4462728E" wp14:editId="061BFF9C">
            <wp:extent cx="6097270" cy="3498850"/>
            <wp:effectExtent l="0" t="0" r="0" b="6350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C752E" w14:textId="4DD63A28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E</w:t>
      </w:r>
    </w:p>
    <w:p w14:paraId="2E81EB7F" w14:textId="4151AC33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8A4BB5">
        <w:rPr>
          <w:rFonts w:cs="B Nazanin"/>
          <w:noProof/>
          <w:sz w:val="28"/>
          <w:szCs w:val="22"/>
          <w:rtl/>
          <w:lang w:val="en-GB" w:bidi="fa-IR"/>
        </w:rPr>
        <w:drawing>
          <wp:inline distT="0" distB="0" distL="0" distR="0" wp14:anchorId="7547E5E8" wp14:editId="7D544597">
            <wp:extent cx="6097270" cy="3505835"/>
            <wp:effectExtent l="0" t="0" r="0" b="0"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81FEE" w14:textId="49342E3E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F</w:t>
      </w:r>
    </w:p>
    <w:p w14:paraId="71DEE8D2" w14:textId="4E328219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8A4BB5">
        <w:rPr>
          <w:rFonts w:cs="B Nazanin"/>
          <w:noProof/>
          <w:sz w:val="36"/>
          <w:szCs w:val="28"/>
          <w:rtl/>
          <w:lang w:val="en-GB" w:bidi="fa-IR"/>
        </w:rPr>
        <w:lastRenderedPageBreak/>
        <w:drawing>
          <wp:inline distT="0" distB="0" distL="0" distR="0" wp14:anchorId="02B5DE8A" wp14:editId="719342F5">
            <wp:extent cx="6097270" cy="3378200"/>
            <wp:effectExtent l="0" t="0" r="0" b="0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DCC78" w14:textId="0F96BA80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1</w:t>
      </w:r>
    </w:p>
    <w:p w14:paraId="247D7DDE" w14:textId="3A0D116A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8A4BB5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2261D4E5" wp14:editId="3540F3A0">
            <wp:extent cx="6097270" cy="3382010"/>
            <wp:effectExtent l="0" t="0" r="0" b="889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9FDB9" w14:textId="7D527E6B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2</w:t>
      </w:r>
    </w:p>
    <w:p w14:paraId="60C8C7BB" w14:textId="505277E1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8A4BB5">
        <w:rPr>
          <w:rFonts w:cs="B Nazanin"/>
          <w:noProof/>
          <w:sz w:val="36"/>
          <w:szCs w:val="28"/>
          <w:rtl/>
          <w:lang w:val="en-GB" w:bidi="fa-IR"/>
        </w:rPr>
        <w:lastRenderedPageBreak/>
        <w:drawing>
          <wp:inline distT="0" distB="0" distL="0" distR="0" wp14:anchorId="06CDC696" wp14:editId="25E49202">
            <wp:extent cx="6097270" cy="3387090"/>
            <wp:effectExtent l="0" t="0" r="0" b="381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76BCA" w14:textId="11A32A54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3</w:t>
      </w:r>
    </w:p>
    <w:p w14:paraId="3B9B8061" w14:textId="285872F6" w:rsidR="00D558B4" w:rsidRDefault="008A4BB5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 w:rsidRPr="008A4BB5">
        <w:rPr>
          <w:rFonts w:cs="B Nazanin"/>
          <w:noProof/>
          <w:sz w:val="36"/>
          <w:szCs w:val="28"/>
          <w:rtl/>
          <w:lang w:val="en-GB" w:bidi="fa-IR"/>
        </w:rPr>
        <w:drawing>
          <wp:inline distT="0" distB="0" distL="0" distR="0" wp14:anchorId="643F119F" wp14:editId="34ABC138">
            <wp:extent cx="6097270" cy="337312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EE619" w14:textId="5798D4FD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4</w:t>
      </w:r>
    </w:p>
    <w:p w14:paraId="1D2FE041" w14:textId="31C3F9FF" w:rsidR="00D558B4" w:rsidRDefault="00232088" w:rsidP="00D558B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232088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65A7059" wp14:editId="0B021F3F">
            <wp:extent cx="6097270" cy="3418840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E0C05" w14:textId="77777777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5</w:t>
      </w:r>
    </w:p>
    <w:p w14:paraId="456BB0C3" w14:textId="77777777" w:rsidR="00D558B4" w:rsidRDefault="00D558B4" w:rsidP="00D558B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</w:p>
    <w:p w14:paraId="1DEBDE5A" w14:textId="77777777" w:rsidR="00E55D69" w:rsidRPr="00E55D69" w:rsidRDefault="00E55D69" w:rsidP="00E55D69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</w:p>
    <w:p w14:paraId="1BEAE3CF" w14:textId="1D322E8E" w:rsidR="0064399A" w:rsidRDefault="0064399A" w:rsidP="0064399A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2930B376" w14:textId="3429E92A" w:rsidR="0064399A" w:rsidRDefault="0064399A" w:rsidP="0064399A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46E2B724" w14:textId="0298B37A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372A092A" w14:textId="62AE72CA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59769AC1" w14:textId="361BC31E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2192A0B" w14:textId="7A6EC128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05F52195" w14:textId="281602F5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F7C42D3" w14:textId="0D1C7FFB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1966863F" w14:textId="0D38CBFF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56F6B673" w14:textId="51C23830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22F25E2F" w14:textId="4713F542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3B4CA0E" w14:textId="29B85633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1FCFB793" w14:textId="7EC23C18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7C885FAC" w14:textId="16CB4C89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1043F1C6" w14:textId="199EEFC8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01617DA3" w14:textId="141D8F9D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4D1B32C2" w14:textId="27770EB6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1D7C3030" w14:textId="405173A2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0FCDF1A9" w14:textId="6ABC91C5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5F31274E" w14:textId="72210E96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79398EF8" w14:textId="302EB150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F33FBCF" w14:textId="6327899F" w:rsidR="000E3894" w:rsidRPr="00E35A61" w:rsidRDefault="000E3894" w:rsidP="00E35A61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طراحی سازه</w:t>
      </w:r>
    </w:p>
    <w:p w14:paraId="385027BD" w14:textId="77777777" w:rsidR="000E3894" w:rsidRDefault="000E3894" w:rsidP="000E389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برای طراحی سازه بایستی ابتدا شکل پذیری سازه را که برای سازه ما از نوع </w:t>
      </w:r>
      <w:r>
        <w:rPr>
          <w:rFonts w:cs="B Nazanin" w:hint="cs"/>
          <w:sz w:val="36"/>
          <w:szCs w:val="28"/>
          <w:u w:val="single"/>
          <w:rtl/>
          <w:lang w:bidi="fa-IR"/>
        </w:rPr>
        <w:t>متوسط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اختصاص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دهیم و سپس طراحی را انجام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دهیم:</w:t>
      </w:r>
    </w:p>
    <w:p w14:paraId="76115B18" w14:textId="77777777" w:rsidR="000E3894" w:rsidRDefault="000E3894" w:rsidP="000E389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E532A66" wp14:editId="078E9048">
            <wp:extent cx="6097270" cy="5179060"/>
            <wp:effectExtent l="0" t="0" r="0" b="254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7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094F8" w14:textId="77777777" w:rsidR="000E3894" w:rsidRDefault="000E3894" w:rsidP="000E389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CBF9B46" w14:textId="77777777" w:rsidR="000E3894" w:rsidRDefault="000E3894" w:rsidP="000E389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DB4BA92" w14:textId="77777777" w:rsidR="000E3894" w:rsidRDefault="000E3894" w:rsidP="000E389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96673B1" w14:textId="77777777" w:rsidR="000E3894" w:rsidRDefault="000E3894" w:rsidP="000E389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B033FA0" w14:textId="05EED46B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3657B3FC" w14:textId="77777777" w:rsidR="001355B8" w:rsidRDefault="001355B8" w:rsidP="001355B8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7923B94E" w14:textId="07D1D185" w:rsidR="000E3894" w:rsidRDefault="000E3894" w:rsidP="00216FB1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lang w:bidi="fa-IR"/>
        </w:rPr>
      </w:pPr>
      <w:r w:rsidRPr="000E3894">
        <w:rPr>
          <w:rFonts w:cs="B Nazanin"/>
          <w:b/>
          <w:bCs/>
          <w:sz w:val="36"/>
          <w:szCs w:val="28"/>
          <w:rtl/>
          <w:lang w:bidi="fa-IR"/>
        </w:rPr>
        <w:lastRenderedPageBreak/>
        <w:t>مقدار م</w:t>
      </w:r>
      <w:r w:rsidRPr="000E3894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0E3894">
        <w:rPr>
          <w:rFonts w:cs="B Nazanin" w:hint="eastAsia"/>
          <w:b/>
          <w:bCs/>
          <w:sz w:val="36"/>
          <w:szCs w:val="28"/>
          <w:rtl/>
          <w:lang w:bidi="fa-IR"/>
        </w:rPr>
        <w:t>لگردگذار</w:t>
      </w:r>
      <w:r w:rsidRPr="000E3894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0E3894">
        <w:rPr>
          <w:rFonts w:cs="B Nazanin"/>
          <w:b/>
          <w:bCs/>
          <w:sz w:val="36"/>
          <w:szCs w:val="28"/>
          <w:rtl/>
          <w:lang w:bidi="fa-IR"/>
        </w:rPr>
        <w:t xml:space="preserve"> طول</w:t>
      </w:r>
      <w:r w:rsidRPr="000E3894">
        <w:rPr>
          <w:rFonts w:cs="B Nazanin" w:hint="cs"/>
          <w:b/>
          <w:bCs/>
          <w:sz w:val="36"/>
          <w:szCs w:val="28"/>
          <w:rtl/>
          <w:lang w:bidi="fa-IR"/>
        </w:rPr>
        <w:t>ی</w:t>
      </w:r>
    </w:p>
    <w:p w14:paraId="175F941D" w14:textId="4C56AB63" w:rsidR="000E3894" w:rsidRDefault="00D27596" w:rsidP="000E3894">
      <w:pPr>
        <w:tabs>
          <w:tab w:val="left" w:pos="5920"/>
        </w:tabs>
        <w:bidi/>
        <w:jc w:val="center"/>
        <w:rPr>
          <w:rFonts w:cs="B Nazanin"/>
          <w:sz w:val="36"/>
          <w:szCs w:val="28"/>
          <w:lang w:bidi="fa-IR"/>
        </w:rPr>
      </w:pPr>
      <w:r w:rsidRPr="00D27596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33F9C6B6" wp14:editId="1049147A">
            <wp:extent cx="5966977" cy="6256562"/>
            <wp:effectExtent l="0" t="0" r="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966977" cy="6256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6E767" w14:textId="73C574EE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 w:rsidRPr="00E55D69">
        <w:rPr>
          <w:rFonts w:cs="B Nazanin"/>
          <w:sz w:val="28"/>
          <w:szCs w:val="22"/>
          <w:lang w:val="en-GB" w:bidi="fa-IR"/>
        </w:rPr>
        <w:t>A</w:t>
      </w:r>
    </w:p>
    <w:p w14:paraId="31D281AC" w14:textId="67DE8897" w:rsidR="000E3894" w:rsidRDefault="00D27596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27596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5F2AFC9E" wp14:editId="0F2A2B98">
            <wp:extent cx="6035563" cy="6271803"/>
            <wp:effectExtent l="0" t="0" r="381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035563" cy="627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825A6" w14:textId="6A88E66F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B</w:t>
      </w:r>
    </w:p>
    <w:p w14:paraId="20FD2F54" w14:textId="78E11214" w:rsidR="000E3894" w:rsidRDefault="00D27596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27596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6D7F87F8" wp14:editId="509014ED">
            <wp:extent cx="5928874" cy="6340389"/>
            <wp:effectExtent l="0" t="0" r="0" b="381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28874" cy="634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929DF" w14:textId="2C0D7EC9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C</w:t>
      </w:r>
    </w:p>
    <w:p w14:paraId="1CC5B39F" w14:textId="2F6C4D7C" w:rsidR="000E3894" w:rsidRDefault="00D27596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27596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68E55334" wp14:editId="40B5E4D5">
            <wp:extent cx="5959356" cy="6340389"/>
            <wp:effectExtent l="0" t="0" r="3810" b="381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59356" cy="634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81E4F" w14:textId="6788A2FE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D</w:t>
      </w:r>
    </w:p>
    <w:p w14:paraId="7FE1C801" w14:textId="5ED9634D" w:rsidR="000E3894" w:rsidRDefault="00D27596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27596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54C36A3F" wp14:editId="67CFD497">
            <wp:extent cx="6035563" cy="6340389"/>
            <wp:effectExtent l="0" t="0" r="3810" b="381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035563" cy="634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FB5C8" w14:textId="13C2D77C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E</w:t>
      </w:r>
    </w:p>
    <w:p w14:paraId="34D1731C" w14:textId="3D3BB62C" w:rsidR="000E3894" w:rsidRDefault="00D27596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27596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36C8996A" wp14:editId="48B252C5">
            <wp:extent cx="5997460" cy="6309907"/>
            <wp:effectExtent l="0" t="0" r="381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97460" cy="630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DA7E0" w14:textId="6239C273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F</w:t>
      </w:r>
    </w:p>
    <w:p w14:paraId="5CE5A857" w14:textId="032C22FD" w:rsidR="000E3894" w:rsidRDefault="00D8030C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8030C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F46E388" wp14:editId="67D33FFD">
            <wp:extent cx="6097270" cy="5951855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5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E1DB4" w14:textId="71780764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1</w:t>
      </w:r>
    </w:p>
    <w:p w14:paraId="24C075D9" w14:textId="0512E018" w:rsidR="000E3894" w:rsidRDefault="00D8030C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8030C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02B9C03" wp14:editId="4DCE49D1">
            <wp:extent cx="6097270" cy="6024245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02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680B8" w14:textId="0675DCAE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2</w:t>
      </w:r>
    </w:p>
    <w:p w14:paraId="729FA054" w14:textId="6BE85E02" w:rsidR="000E3894" w:rsidRDefault="00D34C11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34C11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C6B76C0" wp14:editId="3CAE6D3A">
            <wp:extent cx="6097270" cy="5995035"/>
            <wp:effectExtent l="0" t="0" r="0" b="5715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9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4F646" w14:textId="70D69B4B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3</w:t>
      </w:r>
    </w:p>
    <w:p w14:paraId="741071EC" w14:textId="524CAB7D" w:rsidR="000E3894" w:rsidRDefault="00D34C11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34C11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625BC4A8" wp14:editId="265074C2">
            <wp:extent cx="6097270" cy="6016625"/>
            <wp:effectExtent l="0" t="0" r="0" b="3175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01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8B6B1" w14:textId="35EF574E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4</w:t>
      </w:r>
    </w:p>
    <w:p w14:paraId="39F52CD1" w14:textId="6598125A" w:rsidR="000E3894" w:rsidRDefault="00D34C11" w:rsidP="000E3894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D34C11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16050673" wp14:editId="58306E42">
            <wp:extent cx="6097270" cy="5880100"/>
            <wp:effectExtent l="0" t="0" r="0" b="6350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88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58749" w14:textId="77777777" w:rsidR="000E3894" w:rsidRDefault="000E3894" w:rsidP="000E3894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5</w:t>
      </w:r>
    </w:p>
    <w:p w14:paraId="5FC7FBDE" w14:textId="77777777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369E1E6C" w14:textId="4A048D6F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2BB2A9DA" w14:textId="002AD176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05B2575D" w14:textId="25CE46CE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757F21A3" w14:textId="293A6B35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412F8B39" w14:textId="57FCE1AC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1B6A66C4" w14:textId="5BF53A87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9D33843" w14:textId="67225FC5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2CC0E4F4" w14:textId="7F1C3D0D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795F28CF" w14:textId="52AD8E99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7447818" w14:textId="48C01BDE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9A2F6E4" w14:textId="2B0DC2AD" w:rsidR="005117A5" w:rsidRDefault="005117A5" w:rsidP="005117A5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درصد</w:t>
      </w:r>
      <w:r w:rsidRPr="000E3894">
        <w:rPr>
          <w:rFonts w:cs="B Nazanin"/>
          <w:b/>
          <w:bCs/>
          <w:sz w:val="36"/>
          <w:szCs w:val="28"/>
          <w:rtl/>
          <w:lang w:bidi="fa-IR"/>
        </w:rPr>
        <w:t xml:space="preserve"> م</w:t>
      </w:r>
      <w:r w:rsidRPr="000E3894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0E3894">
        <w:rPr>
          <w:rFonts w:cs="B Nazanin" w:hint="eastAsia"/>
          <w:b/>
          <w:bCs/>
          <w:sz w:val="36"/>
          <w:szCs w:val="28"/>
          <w:rtl/>
          <w:lang w:bidi="fa-IR"/>
        </w:rPr>
        <w:t>لگرد</w:t>
      </w:r>
      <w:r w:rsidRPr="000E3894">
        <w:rPr>
          <w:rFonts w:cs="B Nazanin"/>
          <w:b/>
          <w:bCs/>
          <w:sz w:val="36"/>
          <w:szCs w:val="28"/>
          <w:rtl/>
          <w:lang w:bidi="fa-IR"/>
        </w:rPr>
        <w:t xml:space="preserve"> طول</w:t>
      </w:r>
      <w:r w:rsidRPr="000E3894">
        <w:rPr>
          <w:rFonts w:cs="B Nazanin" w:hint="cs"/>
          <w:b/>
          <w:bCs/>
          <w:sz w:val="36"/>
          <w:szCs w:val="28"/>
          <w:rtl/>
          <w:lang w:bidi="fa-IR"/>
        </w:rPr>
        <w:t>ی</w:t>
      </w:r>
    </w:p>
    <w:p w14:paraId="6941AC42" w14:textId="1DE3F581" w:rsidR="005117A5" w:rsidRDefault="00071B3D" w:rsidP="005117A5">
      <w:pPr>
        <w:tabs>
          <w:tab w:val="left" w:pos="5920"/>
        </w:tabs>
        <w:bidi/>
        <w:jc w:val="center"/>
        <w:rPr>
          <w:rFonts w:cs="B Nazanin"/>
          <w:b/>
          <w:bCs/>
          <w:sz w:val="36"/>
          <w:szCs w:val="28"/>
          <w:lang w:bidi="fa-IR"/>
        </w:rPr>
      </w:pPr>
      <w:r w:rsidRPr="00071B3D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4D4E29DB" wp14:editId="4AA8A826">
            <wp:extent cx="6073666" cy="6271803"/>
            <wp:effectExtent l="0" t="0" r="3810" b="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073666" cy="627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6873C" w14:textId="49F23AFE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 w:rsidRPr="00E55D69">
        <w:rPr>
          <w:rFonts w:cs="B Nazanin"/>
          <w:sz w:val="28"/>
          <w:szCs w:val="22"/>
          <w:lang w:val="en-GB" w:bidi="fa-IR"/>
        </w:rPr>
        <w:t>A</w:t>
      </w:r>
    </w:p>
    <w:p w14:paraId="6CCDFB70" w14:textId="42AB7C3F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7CA536E" wp14:editId="37EF74EF">
            <wp:extent cx="5997460" cy="6287045"/>
            <wp:effectExtent l="0" t="0" r="3810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97460" cy="628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ECCAF" w14:textId="3533D75F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B</w:t>
      </w:r>
    </w:p>
    <w:p w14:paraId="20DA2FB4" w14:textId="4D771080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6BC0CFF2" wp14:editId="5EF661C3">
            <wp:extent cx="6066046" cy="6271803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066046" cy="627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F1EC8" w14:textId="6D64DE36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C</w:t>
      </w:r>
    </w:p>
    <w:p w14:paraId="51ADA4F1" w14:textId="75A03217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1DAE83C2" wp14:editId="4B01766D">
            <wp:extent cx="6058425" cy="6271803"/>
            <wp:effectExtent l="0" t="0" r="0" b="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058425" cy="627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CA3E4" w14:textId="0D9D9DFA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D</w:t>
      </w:r>
    </w:p>
    <w:p w14:paraId="72C22CED" w14:textId="78894D23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6612975" wp14:editId="18803D28">
            <wp:extent cx="5997460" cy="6264183"/>
            <wp:effectExtent l="0" t="0" r="3810" b="381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997460" cy="6264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8355F" w14:textId="1E426747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E</w:t>
      </w:r>
    </w:p>
    <w:p w14:paraId="7480C6E9" w14:textId="1727CE44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6D20C9FC" wp14:editId="1DF1CD19">
            <wp:extent cx="5997460" cy="6256562"/>
            <wp:effectExtent l="0" t="0" r="3810" b="0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997460" cy="6256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46BA8" w14:textId="0B5BDAB9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F</w:t>
      </w:r>
    </w:p>
    <w:p w14:paraId="5DE2AB45" w14:textId="25F062C8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120A598B" wp14:editId="36E92307">
            <wp:extent cx="6097270" cy="5887085"/>
            <wp:effectExtent l="0" t="0" r="0" b="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88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2E678" w14:textId="5BD15B85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1</w:t>
      </w:r>
    </w:p>
    <w:p w14:paraId="09B0D4E9" w14:textId="48C3FF94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2230AB6E" wp14:editId="107D354E">
            <wp:extent cx="6097270" cy="5958205"/>
            <wp:effectExtent l="0" t="0" r="0" b="4445"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5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06CA6" w14:textId="5FE4AF15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2</w:t>
      </w:r>
    </w:p>
    <w:p w14:paraId="631D9A8F" w14:textId="01D64E0C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157CD4CA" wp14:editId="7CB2F16A">
            <wp:extent cx="6097270" cy="5923280"/>
            <wp:effectExtent l="0" t="0" r="0" b="1270"/>
            <wp:docPr id="523" name="Picture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2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4FB17" w14:textId="01BF494D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3</w:t>
      </w:r>
    </w:p>
    <w:p w14:paraId="226BD149" w14:textId="3B0AE8F6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2C97ED26" wp14:editId="6BCF3C09">
            <wp:extent cx="6097270" cy="5915660"/>
            <wp:effectExtent l="0" t="0" r="0" b="8890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1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17295" w14:textId="1D48ADD9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4</w:t>
      </w:r>
    </w:p>
    <w:p w14:paraId="08421D86" w14:textId="5DBDCDF4" w:rsidR="005117A5" w:rsidRDefault="00071B3D" w:rsidP="005117A5">
      <w:pPr>
        <w:tabs>
          <w:tab w:val="left" w:pos="5920"/>
        </w:tabs>
        <w:bidi/>
        <w:jc w:val="center"/>
        <w:rPr>
          <w:rFonts w:cs="B Nazanin"/>
          <w:sz w:val="28"/>
          <w:szCs w:val="22"/>
          <w:lang w:val="en-GB" w:bidi="fa-IR"/>
        </w:rPr>
      </w:pPr>
      <w:r w:rsidRPr="00071B3D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5592EAAC" wp14:editId="47F754ED">
            <wp:extent cx="6097270" cy="5958205"/>
            <wp:effectExtent l="0" t="0" r="0" b="4445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5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56DB6" w14:textId="77777777" w:rsidR="005117A5" w:rsidRDefault="005117A5" w:rsidP="005117A5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5</w:t>
      </w:r>
    </w:p>
    <w:p w14:paraId="0CF9E3C0" w14:textId="77777777" w:rsidR="005117A5" w:rsidRDefault="005117A5" w:rsidP="005117A5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44433D51" w14:textId="62941D92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73F5F60" w14:textId="285D5E77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20FDC902" w14:textId="43151A08" w:rsidR="00071B3D" w:rsidRDefault="00071B3D" w:rsidP="00071B3D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B94899D" w14:textId="2C70044F" w:rsidR="00071B3D" w:rsidRDefault="00071B3D" w:rsidP="00071B3D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60620DFC" w14:textId="2CBF5ABC" w:rsidR="00071B3D" w:rsidRDefault="00071B3D" w:rsidP="00071B3D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4089E23" w14:textId="19A77544" w:rsidR="00071B3D" w:rsidRDefault="00071B3D" w:rsidP="00071B3D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84A6F4B" w14:textId="6A9C75EC" w:rsidR="00071B3D" w:rsidRDefault="00071B3D" w:rsidP="00071B3D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F64CB3C" w14:textId="28D570E0" w:rsidR="00071B3D" w:rsidRDefault="00071B3D" w:rsidP="00071B3D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DA09D57" w14:textId="77777777" w:rsidR="001355B8" w:rsidRPr="001355B8" w:rsidRDefault="001355B8" w:rsidP="001355B8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1355B8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نسبت نیرو به ظرفیت ستون</w:t>
      </w:r>
      <w:r w:rsidRPr="001355B8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1355B8">
        <w:rPr>
          <w:rFonts w:cs="B Nazanin" w:hint="cs"/>
          <w:b/>
          <w:bCs/>
          <w:sz w:val="36"/>
          <w:szCs w:val="28"/>
          <w:rtl/>
          <w:lang w:bidi="fa-IR"/>
        </w:rPr>
        <w:t>ها</w:t>
      </w:r>
    </w:p>
    <w:p w14:paraId="75C107CA" w14:textId="77777777" w:rsidR="001355B8" w:rsidRDefault="001355B8" w:rsidP="001355B8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0954D3E3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lang w:bidi="fa-IR"/>
        </w:rPr>
      </w:pPr>
      <w:r w:rsidRPr="00A253F2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2615C058" wp14:editId="2B80B67A">
            <wp:extent cx="5646909" cy="5806943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646909" cy="5806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1568D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Pr="002D4479">
        <w:rPr>
          <w:rFonts w:cs="B Nazanin"/>
          <w:sz w:val="28"/>
          <w:szCs w:val="22"/>
          <w:lang w:bidi="fa-IR"/>
        </w:rPr>
        <w:t>A</w:t>
      </w:r>
    </w:p>
    <w:p w14:paraId="497223B5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AD0B158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3304798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E378F20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47A90AC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253F2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03E53D3E" wp14:editId="0C6B1B9D">
            <wp:extent cx="5654530" cy="5883150"/>
            <wp:effectExtent l="0" t="0" r="381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588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CEC59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B</w:t>
      </w:r>
    </w:p>
    <w:p w14:paraId="73D418AD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AC398EA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CCE0A6C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7729AA9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2A445E7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31A4FCF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253F2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040F1055" wp14:editId="50F24C7E">
            <wp:extent cx="5601185" cy="5845047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601185" cy="584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4AE70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C</w:t>
      </w:r>
    </w:p>
    <w:p w14:paraId="3E54E15E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956B574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E7C08F7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253F2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7A6D5FC7" wp14:editId="5100459C">
            <wp:extent cx="5547841" cy="5791702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547841" cy="5791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0E62A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D</w:t>
      </w:r>
    </w:p>
    <w:p w14:paraId="313AAB9B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2D624B0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C4A436F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809EED0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253F2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127B564E" wp14:editId="20AA9FA4">
            <wp:extent cx="5624047" cy="5768840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624047" cy="576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B7436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E</w:t>
      </w:r>
    </w:p>
    <w:p w14:paraId="5845FC81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FF4C63F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C660926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253F2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CBB1DFC" wp14:editId="417A2A5B">
            <wp:extent cx="5524979" cy="5768840"/>
            <wp:effectExtent l="0" t="0" r="0" b="381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524979" cy="576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9BB5E" w14:textId="77777777" w:rsidR="001355B8" w:rsidRDefault="001355B8" w:rsidP="001355B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F</w:t>
      </w:r>
    </w:p>
    <w:p w14:paraId="6C2B0443" w14:textId="77777777" w:rsidR="00071B3D" w:rsidRDefault="00071B3D" w:rsidP="00071B3D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5CB3975" w14:textId="77777777" w:rsidR="00071B3D" w:rsidRDefault="00071B3D" w:rsidP="00071B3D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DABC956" w14:textId="77777777" w:rsidR="00071B3D" w:rsidRDefault="00071B3D" w:rsidP="00071B3D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4434A814" w14:textId="77777777" w:rsidR="00071B3D" w:rsidRDefault="00071B3D" w:rsidP="00071B3D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FCD35F5" w14:textId="77777777" w:rsidR="00071B3D" w:rsidRDefault="00071B3D" w:rsidP="00071B3D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484B3CF" w14:textId="77777777" w:rsidR="001355B8" w:rsidRDefault="001355B8" w:rsidP="00071B3D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FAC1114" w14:textId="77777777" w:rsidR="001355B8" w:rsidRDefault="001355B8" w:rsidP="001355B8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0AC171B" w14:textId="77777777" w:rsidR="001355B8" w:rsidRDefault="001355B8" w:rsidP="001355B8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4B580067" w14:textId="77777777" w:rsidR="001355B8" w:rsidRDefault="001355B8" w:rsidP="001355B8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D4154F3" w14:textId="15EE3B29" w:rsidR="008C5821" w:rsidRDefault="008C5821" w:rsidP="008C5821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نسبت مقاومت تیر به ستون</w:t>
      </w:r>
    </w:p>
    <w:p w14:paraId="6F6046EB" w14:textId="77777777" w:rsidR="008C5821" w:rsidRDefault="008C5821" w:rsidP="008C5821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C75E3A1" w14:textId="3228BE58" w:rsidR="008C5821" w:rsidRPr="008C5821" w:rsidRDefault="008C5821" w:rsidP="008C5821">
      <w:pPr>
        <w:pStyle w:val="ListParagraph"/>
        <w:numPr>
          <w:ilvl w:val="0"/>
          <w:numId w:val="24"/>
        </w:numPr>
        <w:tabs>
          <w:tab w:val="left" w:pos="5920"/>
        </w:tabs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با توجه به اینکه از قاب خمشی متوسط برای طراحی سازه استفاده شده است این خروجی توسط نرم افزار محاسبه نمی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شود لذا بر همین حساب مقاطع تیر و ستون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های اختصاص یافته در تمامی طبقات بگونه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ای تیپ بندی شده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اند که مقاطع تیرها دارای ممان اینرسی کمتری از ستون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ها باشد.</w:t>
      </w:r>
    </w:p>
    <w:p w14:paraId="0DBAB0F7" w14:textId="105C223E" w:rsidR="00071B3D" w:rsidRDefault="00E42DFE" w:rsidP="008C5821">
      <w:pPr>
        <w:tabs>
          <w:tab w:val="left" w:pos="5920"/>
        </w:tabs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مقدار میلگرد برشی اعضا</w:t>
      </w:r>
    </w:p>
    <w:p w14:paraId="4A78B60D" w14:textId="50BADB25" w:rsidR="001355B8" w:rsidRDefault="008354F0" w:rsidP="000B4EB4">
      <w:pPr>
        <w:tabs>
          <w:tab w:val="left" w:pos="5920"/>
        </w:tabs>
        <w:bidi/>
        <w:jc w:val="center"/>
        <w:rPr>
          <w:rFonts w:cs="B Nazanin"/>
          <w:b/>
          <w:bCs/>
          <w:sz w:val="36"/>
          <w:szCs w:val="28"/>
          <w:lang w:bidi="fa-IR"/>
        </w:rPr>
      </w:pPr>
      <w:r w:rsidRPr="008354F0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2B75EEBD" wp14:editId="7B6692F1">
            <wp:extent cx="5654040" cy="5918849"/>
            <wp:effectExtent l="0" t="0" r="3810" b="5715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655730" cy="592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39E97" w14:textId="13ECDAC1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 w:rsidRPr="00E55D69">
        <w:rPr>
          <w:rFonts w:cs="B Nazanin"/>
          <w:sz w:val="28"/>
          <w:szCs w:val="22"/>
          <w:lang w:val="en-GB" w:bidi="fa-IR"/>
        </w:rPr>
        <w:t>A</w:t>
      </w:r>
    </w:p>
    <w:p w14:paraId="0090E347" w14:textId="4E71F20C" w:rsidR="001355B8" w:rsidRDefault="008354F0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8354F0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045F8291" wp14:editId="5F209DBC">
            <wp:extent cx="6035563" cy="6271803"/>
            <wp:effectExtent l="0" t="0" r="3810" b="0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6035563" cy="627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7DCCC" w14:textId="516BC101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B</w:t>
      </w:r>
    </w:p>
    <w:p w14:paraId="2DD835A2" w14:textId="4BB3ACB9" w:rsidR="001355B8" w:rsidRDefault="008354F0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8354F0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6F60D3F" wp14:editId="68671422">
            <wp:extent cx="6043184" cy="6287045"/>
            <wp:effectExtent l="0" t="0" r="0" b="0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6043184" cy="628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E6510" w14:textId="5A8E46DD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C</w:t>
      </w:r>
    </w:p>
    <w:p w14:paraId="1F418346" w14:textId="31B44289" w:rsidR="001355B8" w:rsidRDefault="008354F0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8354F0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6B69486D" wp14:editId="410C6274">
            <wp:extent cx="5959356" cy="6325148"/>
            <wp:effectExtent l="0" t="0" r="3810" b="0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959356" cy="6325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7E052" w14:textId="2F55D8FE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D</w:t>
      </w:r>
    </w:p>
    <w:p w14:paraId="0B724378" w14:textId="3718B599" w:rsidR="001355B8" w:rsidRDefault="008354F0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8354F0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9FB9010" wp14:editId="52D29BB7">
            <wp:extent cx="6066046" cy="6210838"/>
            <wp:effectExtent l="0" t="0" r="0" b="0"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6066046" cy="621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56488" w14:textId="3993191A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E</w:t>
      </w:r>
    </w:p>
    <w:p w14:paraId="5B36D15C" w14:textId="3AF40FCA" w:rsidR="001355B8" w:rsidRDefault="008354F0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8354F0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400E9A04" wp14:editId="0B3758EF">
            <wp:extent cx="5997460" cy="6264183"/>
            <wp:effectExtent l="0" t="0" r="3810" b="3810"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997460" cy="6264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E9ED4" w14:textId="610AAB3C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F</w:t>
      </w:r>
    </w:p>
    <w:p w14:paraId="7157FD74" w14:textId="027A6CE8" w:rsidR="001355B8" w:rsidRDefault="003F1E49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3F1E49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2DB0A55F" wp14:editId="54F993AB">
            <wp:extent cx="6097270" cy="5923280"/>
            <wp:effectExtent l="0" t="0" r="0" b="1270"/>
            <wp:docPr id="532" name="Picture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2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01AA9" w14:textId="57A3311E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1</w:t>
      </w:r>
    </w:p>
    <w:p w14:paraId="2AA02DFB" w14:textId="4A8A4BCD" w:rsidR="001355B8" w:rsidRDefault="003F1E49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3F1E49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368ACACB" wp14:editId="13372FE9">
            <wp:extent cx="6097270" cy="5937250"/>
            <wp:effectExtent l="0" t="0" r="0" b="6350"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3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B91C0" w14:textId="5E10C71B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2</w:t>
      </w:r>
    </w:p>
    <w:p w14:paraId="44B3373E" w14:textId="419CE288" w:rsidR="001355B8" w:rsidRDefault="003F1E49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3F1E49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3AAB55B2" wp14:editId="4CA64C58">
            <wp:extent cx="6097270" cy="5880100"/>
            <wp:effectExtent l="0" t="0" r="0" b="6350"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88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329BF" w14:textId="2A5B1699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3</w:t>
      </w:r>
    </w:p>
    <w:p w14:paraId="037EB398" w14:textId="249A7A7B" w:rsidR="001355B8" w:rsidRDefault="003F1E49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3F1E49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5559847E" wp14:editId="62B0099C">
            <wp:extent cx="6097270" cy="5915660"/>
            <wp:effectExtent l="0" t="0" r="0" b="8890"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1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56AAA" w14:textId="2EBC70B0" w:rsidR="00071B3D" w:rsidRDefault="00071B3D" w:rsidP="00071B3D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4</w:t>
      </w:r>
    </w:p>
    <w:p w14:paraId="0E3BD8B2" w14:textId="1BF9DFB2" w:rsidR="001355B8" w:rsidRDefault="003F1E49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 w:rsidRPr="003F1E49">
        <w:rPr>
          <w:rFonts w:cs="B Nazanin"/>
          <w:noProof/>
          <w:sz w:val="28"/>
          <w:szCs w:val="22"/>
          <w:rtl/>
          <w:lang w:val="en-GB" w:bidi="fa-IR"/>
        </w:rPr>
        <w:lastRenderedPageBreak/>
        <w:drawing>
          <wp:inline distT="0" distB="0" distL="0" distR="0" wp14:anchorId="5C077ABE" wp14:editId="39A8BC53">
            <wp:extent cx="6097270" cy="5943600"/>
            <wp:effectExtent l="0" t="0" r="0" b="0"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D6B08" w14:textId="27894956" w:rsidR="001355B8" w:rsidRDefault="001355B8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قاب </w:t>
      </w:r>
      <w:r>
        <w:rPr>
          <w:rFonts w:cs="B Nazanin"/>
          <w:sz w:val="28"/>
          <w:szCs w:val="22"/>
          <w:lang w:val="en-GB" w:bidi="fa-IR"/>
        </w:rPr>
        <w:t>5</w:t>
      </w:r>
    </w:p>
    <w:p w14:paraId="7F09D641" w14:textId="77777777" w:rsidR="001355B8" w:rsidRDefault="001355B8" w:rsidP="001355B8">
      <w:pPr>
        <w:tabs>
          <w:tab w:val="left" w:pos="5920"/>
        </w:tabs>
        <w:bidi/>
        <w:jc w:val="center"/>
        <w:rPr>
          <w:rFonts w:cs="B Nazanin"/>
          <w:sz w:val="28"/>
          <w:szCs w:val="22"/>
          <w:rtl/>
          <w:lang w:val="en-GB" w:bidi="fa-IR"/>
        </w:rPr>
      </w:pPr>
    </w:p>
    <w:p w14:paraId="1F57FE12" w14:textId="77777777" w:rsidR="00071B3D" w:rsidRDefault="00071B3D" w:rsidP="00071B3D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3C6EC368" w14:textId="004B516A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lang w:bidi="fa-IR"/>
        </w:rPr>
      </w:pPr>
    </w:p>
    <w:p w14:paraId="647F00CF" w14:textId="606D3223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8294061" w14:textId="6E5F627E" w:rsidR="003F1E49" w:rsidRDefault="003F1E49" w:rsidP="003F1E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C526100" w14:textId="5F60261F" w:rsidR="003F1E49" w:rsidRDefault="003F1E49" w:rsidP="003F1E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6A36D66" w14:textId="46A89861" w:rsidR="003F1E49" w:rsidRDefault="003F1E49" w:rsidP="003F1E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CEA8F2A" w14:textId="5D831480" w:rsidR="003F1E49" w:rsidRDefault="003F1E49" w:rsidP="003F1E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8B64EF7" w14:textId="550012C0" w:rsidR="003F1E49" w:rsidRDefault="003F1E49" w:rsidP="003F1E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EDC325A" w14:textId="0A09C9F2" w:rsidR="003F1E49" w:rsidRPr="00E35A61" w:rsidRDefault="003F1E49" w:rsidP="00E35A61">
      <w:pPr>
        <w:pStyle w:val="ListParagraph"/>
        <w:numPr>
          <w:ilvl w:val="0"/>
          <w:numId w:val="21"/>
        </w:num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 w:rsidRPr="00E35A61">
        <w:rPr>
          <w:rFonts w:cs="B Nazanin"/>
          <w:b/>
          <w:bCs/>
          <w:sz w:val="36"/>
          <w:szCs w:val="28"/>
          <w:rtl/>
          <w:lang w:bidi="fa-IR"/>
        </w:rPr>
        <w:lastRenderedPageBreak/>
        <w:t>جزئ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ات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م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لگردگذار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د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وار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 xml:space="preserve"> </w:t>
      </w:r>
      <w:r w:rsidRPr="00E35A61">
        <w:rPr>
          <w:rFonts w:cs="B Nazanin" w:hint="eastAsia"/>
          <w:b/>
          <w:bCs/>
          <w:sz w:val="36"/>
          <w:szCs w:val="28"/>
          <w:rtl/>
          <w:lang w:bidi="fa-IR"/>
        </w:rPr>
        <w:t>برش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(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>خمش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</w:t>
      </w:r>
      <w:r w:rsidRPr="00E35A61">
        <w:rPr>
          <w:rFonts w:cs="B Nazanin"/>
          <w:b/>
          <w:bCs/>
          <w:sz w:val="36"/>
          <w:szCs w:val="28"/>
          <w:rtl/>
          <w:lang w:bidi="fa-IR"/>
        </w:rPr>
        <w:t xml:space="preserve"> و برش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ی)</w:t>
      </w:r>
    </w:p>
    <w:p w14:paraId="5C3D14B7" w14:textId="7BAEDBF0" w:rsidR="003F1E49" w:rsidRDefault="00333783" w:rsidP="00333783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bidi="fa-IR"/>
        </w:rPr>
      </w:pPr>
      <w:r w:rsidRPr="00333783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2E028D76" wp14:editId="38785703">
            <wp:extent cx="6097270" cy="3142615"/>
            <wp:effectExtent l="0" t="0" r="0" b="635"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4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87BD2" w14:textId="5F55A761" w:rsidR="00333783" w:rsidRDefault="00333783" w:rsidP="00333783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میلگردگذاری دیوار برشی</w:t>
      </w:r>
    </w:p>
    <w:p w14:paraId="62F6DC09" w14:textId="33643E0E" w:rsidR="003F1E49" w:rsidRDefault="003F1E49" w:rsidP="003F1E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27AD716F" w14:textId="757C7249" w:rsidR="003F1E49" w:rsidRDefault="003F1E49" w:rsidP="003F1E49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239539B" w14:textId="2C49292B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DBD1185" w14:textId="2955C5F4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A97E2AD" w14:textId="0FDFFA2A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E8CE5A4" w14:textId="1E5289E4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F80A3FA" w14:textId="651F97D8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8111423" w14:textId="123E2DF4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67595B2" w14:textId="17FCC660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7531C54" w14:textId="2A7298FC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963C68E" w14:textId="53C4E23E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3284841" w14:textId="7B68B662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B29C675" w14:textId="0CAF7643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2589047" w14:textId="5AA3C683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8037DCF" w14:textId="18FE4F75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6F3B0C80" w14:textId="475B71E7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A2D77DF" w14:textId="5D5C6E64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3E03DE00" w14:textId="35688084" w:rsidR="00BA51C5" w:rsidRDefault="00BA51C5" w:rsidP="00BA51C5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4CDB861" w14:textId="1C81F4DA" w:rsidR="00D34314" w:rsidRPr="00E35A61" w:rsidRDefault="00D34314" w:rsidP="00E35A61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w:r w:rsidRPr="00E35A61">
        <w:rPr>
          <w:rFonts w:cs="B Nazanin" w:hint="cs"/>
          <w:bCs/>
          <w:szCs w:val="28"/>
          <w:rtl/>
          <w:lang w:bidi="fa-IR"/>
        </w:rPr>
        <w:lastRenderedPageBreak/>
        <w:t>ضوابط شکل پذیری متوسط برای ستون</w:t>
      </w:r>
      <w:r w:rsidRPr="00E35A61">
        <w:rPr>
          <w:rFonts w:cs="B Nazanin"/>
          <w:bCs/>
          <w:szCs w:val="28"/>
          <w:rtl/>
          <w:lang w:bidi="fa-IR"/>
        </w:rPr>
        <w:softHyphen/>
      </w:r>
      <w:r w:rsidRPr="00E35A61">
        <w:rPr>
          <w:rFonts w:cs="B Nazanin" w:hint="cs"/>
          <w:bCs/>
          <w:szCs w:val="28"/>
          <w:rtl/>
          <w:lang w:bidi="fa-IR"/>
        </w:rPr>
        <w:t>ها</w:t>
      </w:r>
    </w:p>
    <w:p w14:paraId="732753CD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B059CC">
        <w:rPr>
          <w:rFonts w:cs="B Nazanin" w:hint="cs"/>
          <w:bCs/>
          <w:szCs w:val="28"/>
          <w:rtl/>
          <w:lang w:bidi="fa-IR"/>
        </w:rPr>
        <w:t>محاسبه نواحی بحرانی ستون</w:t>
      </w:r>
      <w:r w:rsidRPr="00B059CC">
        <w:rPr>
          <w:rFonts w:cs="B Nazanin"/>
          <w:bCs/>
          <w:szCs w:val="28"/>
          <w:rtl/>
          <w:lang w:bidi="fa-IR"/>
        </w:rPr>
        <w:softHyphen/>
      </w:r>
      <w:r w:rsidRPr="00B059CC">
        <w:rPr>
          <w:rFonts w:cs="B Nazanin" w:hint="cs"/>
          <w:bCs/>
          <w:szCs w:val="28"/>
          <w:rtl/>
          <w:lang w:bidi="fa-IR"/>
        </w:rPr>
        <w:t>ها</w:t>
      </w:r>
    </w:p>
    <w:p w14:paraId="46C6D543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DE46D61" wp14:editId="5F44D20A">
            <wp:extent cx="5731510" cy="2210435"/>
            <wp:effectExtent l="0" t="0" r="2540" b="0"/>
            <wp:docPr id="702" name="Picture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0337F" w14:textId="77777777" w:rsidR="00D34314" w:rsidRPr="00416478" w:rsidRDefault="00D34314" w:rsidP="00D34314">
      <w:pPr>
        <w:pStyle w:val="ListParagraph"/>
        <w:numPr>
          <w:ilvl w:val="0"/>
          <w:numId w:val="48"/>
        </w:numPr>
        <w:bidi/>
        <w:spacing w:after="160" w:line="360" w:lineRule="auto"/>
        <w:jc w:val="both"/>
        <w:rPr>
          <w:rFonts w:cs="B Nazanin"/>
          <w:szCs w:val="28"/>
          <w:rtl/>
          <w:lang w:bidi="fa-IR"/>
        </w:rPr>
      </w:pPr>
      <w:r w:rsidRPr="00416478">
        <w:rPr>
          <w:rFonts w:cs="B Nazanin" w:hint="cs"/>
          <w:szCs w:val="28"/>
          <w:rtl/>
          <w:lang w:bidi="fa-IR"/>
        </w:rPr>
        <w:t xml:space="preserve">طبقه </w:t>
      </w:r>
      <w:r>
        <w:rPr>
          <w:rFonts w:cs="B Nazanin" w:hint="cs"/>
          <w:szCs w:val="28"/>
          <w:rtl/>
          <w:lang w:bidi="fa-IR"/>
        </w:rPr>
        <w:t>اول</w:t>
      </w:r>
    </w:p>
    <w:p w14:paraId="1DF465E8" w14:textId="462BDE90" w:rsidR="00D34314" w:rsidRPr="0043155C" w:rsidRDefault="00000000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≥Max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</m:t>
                  </m:r>
                  <m:f>
                    <m:fPr>
                      <m:ctrlPr>
                        <w:rPr>
                          <w:rFonts w:ascii="Cambria Math" w:hAnsi="Cambria Math" w:cs="B Nazanin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270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6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=45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65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45 cm</m:t>
                  </m:r>
                </m:e>
              </m:eqArr>
            </m:e>
          </m:d>
        </m:oMath>
      </m:oMathPara>
    </w:p>
    <w:p w14:paraId="43F635CB" w14:textId="0D7D3D11" w:rsidR="00D34314" w:rsidRDefault="00000000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=70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طول</m:t>
          </m:r>
        </m:oMath>
      </m:oMathPara>
    </w:p>
    <w:p w14:paraId="577A95A5" w14:textId="64BDCBD8" w:rsidR="00D34314" w:rsidRDefault="00D34314" w:rsidP="00D34314">
      <w:pPr>
        <w:pStyle w:val="ListParagraph"/>
        <w:numPr>
          <w:ilvl w:val="0"/>
          <w:numId w:val="48"/>
        </w:numPr>
        <w:bidi/>
        <w:spacing w:after="160" w:line="259" w:lineRule="auto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طبقه دوم و سوم</w:t>
      </w:r>
    </w:p>
    <w:p w14:paraId="14CBC02C" w14:textId="4D967AC6" w:rsidR="00D34314" w:rsidRPr="0043155C" w:rsidRDefault="00000000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≥Max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</m:t>
                  </m:r>
                  <m:f>
                    <m:fPr>
                      <m:ctrlPr>
                        <w:rPr>
                          <w:rFonts w:ascii="Cambria Math" w:hAnsi="Cambria Math" w:cs="B Nazanin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290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6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=48.33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60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45 cm</m:t>
                  </m:r>
                </m:e>
              </m:eqArr>
            </m:e>
          </m:d>
        </m:oMath>
      </m:oMathPara>
    </w:p>
    <w:p w14:paraId="67981AAB" w14:textId="108D4954" w:rsidR="00D34314" w:rsidRDefault="00000000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=70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طول</m:t>
          </m:r>
        </m:oMath>
      </m:oMathPara>
    </w:p>
    <w:p w14:paraId="51440549" w14:textId="63B91C26" w:rsidR="00D34314" w:rsidRDefault="00D34314" w:rsidP="00D34314">
      <w:pPr>
        <w:pStyle w:val="ListParagraph"/>
        <w:numPr>
          <w:ilvl w:val="0"/>
          <w:numId w:val="48"/>
        </w:numPr>
        <w:bidi/>
        <w:spacing w:after="160" w:line="259" w:lineRule="auto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طبقه چهارم و پنجم</w:t>
      </w:r>
    </w:p>
    <w:p w14:paraId="398BA254" w14:textId="72BC087D" w:rsidR="00D34314" w:rsidRPr="00851C04" w:rsidRDefault="00000000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≥Max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290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6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=48.3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55 cm</m:t>
                  </m:r>
                  <m:ctrlPr>
                    <w:rPr>
                      <w:rFonts w:ascii="Cambria Math" w:eastAsia="Cambria Math" w:hAnsi="Cambria Math" w:cs="Cambria Math"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45 cm</m:t>
                  </m:r>
                </m:e>
              </m:eqArr>
            </m:e>
          </m:d>
        </m:oMath>
      </m:oMathPara>
    </w:p>
    <w:p w14:paraId="3CDF3E11" w14:textId="60CF2930" w:rsidR="00D34314" w:rsidRPr="00A51CBE" w:rsidRDefault="00000000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=60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طول</m:t>
          </m:r>
        </m:oMath>
      </m:oMathPara>
    </w:p>
    <w:p w14:paraId="5B5CEBF0" w14:textId="5C5454A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A4066D5" w14:textId="77777777" w:rsidR="00D34314" w:rsidRPr="00AC564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6D44742" w14:textId="30014E6C" w:rsidR="00D34314" w:rsidRDefault="00D34314" w:rsidP="00D34314">
      <w:pPr>
        <w:pStyle w:val="ListParagraph"/>
        <w:numPr>
          <w:ilvl w:val="0"/>
          <w:numId w:val="48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lastRenderedPageBreak/>
        <w:t>طبقه ششم و هفتم</w:t>
      </w:r>
    </w:p>
    <w:p w14:paraId="68BE661F" w14:textId="77777777" w:rsidR="00D34314" w:rsidRPr="00257A20" w:rsidRDefault="00000000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≥Max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</m:t>
                  </m:r>
                  <m:f>
                    <m:fPr>
                      <m:ctrlPr>
                        <w:rPr>
                          <w:rFonts w:ascii="Cambria Math" w:hAnsi="Cambria Math" w:cs="B Nazanin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290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6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=48.3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50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45 cm</m:t>
                  </m:r>
                </m:e>
              </m:eqArr>
            </m:e>
          </m:d>
        </m:oMath>
      </m:oMathPara>
    </w:p>
    <w:p w14:paraId="57EE8B73" w14:textId="2BF8CEFE" w:rsidR="00D34314" w:rsidRDefault="00000000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0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=50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طول</m:t>
          </m:r>
        </m:oMath>
      </m:oMathPara>
    </w:p>
    <w:p w14:paraId="75688F4B" w14:textId="77777777" w:rsidR="00D34314" w:rsidRDefault="00D34314" w:rsidP="00D34314">
      <w:pPr>
        <w:bidi/>
        <w:rPr>
          <w:rFonts w:cs="B Nazanin"/>
          <w:szCs w:val="28"/>
          <w:rtl/>
          <w:lang w:bidi="fa-IR"/>
        </w:rPr>
      </w:pPr>
    </w:p>
    <w:p w14:paraId="474E37B7" w14:textId="77777777" w:rsidR="00D34314" w:rsidRPr="00D90317" w:rsidRDefault="00D34314" w:rsidP="00D34314">
      <w:pPr>
        <w:bidi/>
        <w:ind w:firstLine="720"/>
        <w:rPr>
          <w:rFonts w:cs="B Nazanin"/>
          <w:b/>
          <w:bCs/>
          <w:szCs w:val="28"/>
          <w:rtl/>
          <w:lang w:bidi="fa-IR"/>
        </w:rPr>
      </w:pPr>
      <w:r w:rsidRPr="00D90317">
        <w:rPr>
          <w:rFonts w:cs="B Nazanin" w:hint="cs"/>
          <w:bCs/>
          <w:szCs w:val="28"/>
          <w:rtl/>
          <w:lang w:bidi="fa-IR"/>
        </w:rPr>
        <w:t xml:space="preserve">فواصل خاموت </w:t>
      </w:r>
      <w:r>
        <w:rPr>
          <w:rFonts w:cs="B Nazanin" w:hint="cs"/>
          <w:bCs/>
          <w:szCs w:val="28"/>
          <w:rtl/>
          <w:lang w:bidi="fa-IR"/>
        </w:rPr>
        <w:t>ستون</w:t>
      </w:r>
      <w:r>
        <w:rPr>
          <w:rFonts w:cs="B Nazanin"/>
          <w:bCs/>
          <w:szCs w:val="28"/>
          <w:rtl/>
          <w:lang w:bidi="fa-IR"/>
        </w:rPr>
        <w:softHyphen/>
      </w:r>
      <w:r w:rsidRPr="00D90317">
        <w:rPr>
          <w:rFonts w:cs="B Nazanin" w:hint="cs"/>
          <w:bCs/>
          <w:szCs w:val="28"/>
          <w:rtl/>
          <w:lang w:bidi="fa-IR"/>
        </w:rPr>
        <w:t>ها در نواحی بحرانی</w:t>
      </w:r>
    </w:p>
    <w:p w14:paraId="1EBC50E8" w14:textId="77777777" w:rsidR="00D34314" w:rsidRDefault="00D34314" w:rsidP="00D34314">
      <w:pPr>
        <w:bidi/>
        <w:rPr>
          <w:rFonts w:cs="B Nazanin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E3AC57D" wp14:editId="5FB72FEA">
            <wp:extent cx="5731510" cy="2557780"/>
            <wp:effectExtent l="0" t="0" r="2540" b="0"/>
            <wp:docPr id="703" name="Picture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89D90" w14:textId="77777777" w:rsidR="00D34314" w:rsidRDefault="00D34314" w:rsidP="00D34314">
      <w:pPr>
        <w:bidi/>
        <w:rPr>
          <w:rFonts w:cs="B Nazanin"/>
          <w:szCs w:val="28"/>
          <w:rtl/>
          <w:lang w:bidi="fa-IR"/>
        </w:rPr>
      </w:pPr>
    </w:p>
    <w:p w14:paraId="63416983" w14:textId="77777777" w:rsidR="00D34314" w:rsidRDefault="00D34314" w:rsidP="00D34314">
      <w:pPr>
        <w:bidi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طبقه اول</w:t>
      </w:r>
    </w:p>
    <w:p w14:paraId="5F79BC60" w14:textId="38FB0EDA" w:rsidR="00D34314" w:rsidRPr="00257A20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8×2.5=20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24×1=24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65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2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=32.5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30 cm</m:t>
                  </m:r>
                </m:e>
              </m:eqArr>
            </m:e>
          </m:d>
        </m:oMath>
      </m:oMathPara>
    </w:p>
    <w:p w14:paraId="5C3C9D65" w14:textId="3FC1D13B" w:rsidR="00D34314" w:rsidRPr="009459B5" w:rsidRDefault="00D34314" w:rsidP="00D34314">
      <w:pPr>
        <w:bidi/>
        <w:spacing w:line="360" w:lineRule="auto"/>
        <w:jc w:val="both"/>
        <w:rPr>
          <w:rFonts w:cs="B Nazanin"/>
          <w:b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S=20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نواحی در خاموت فواصل</m:t>
          </m:r>
        </m:oMath>
      </m:oMathPara>
    </w:p>
    <w:p w14:paraId="1C6F0276" w14:textId="3CBF0FFF" w:rsidR="00D34314" w:rsidRDefault="00D34314" w:rsidP="00D34314">
      <w:pPr>
        <w:bidi/>
        <w:spacing w:line="360" w:lineRule="auto"/>
        <w:jc w:val="both"/>
        <w:rPr>
          <w:rFonts w:cs="B Nazanin"/>
          <w:b/>
          <w:szCs w:val="28"/>
          <w:rtl/>
          <w:lang w:bidi="fa-IR"/>
        </w:rPr>
      </w:pPr>
      <w:r>
        <w:rPr>
          <w:rFonts w:cs="B Nazanin" w:hint="cs"/>
          <w:b/>
          <w:szCs w:val="28"/>
          <w:rtl/>
          <w:lang w:bidi="fa-IR"/>
        </w:rPr>
        <w:t>طبقه دوم و سوم</w:t>
      </w:r>
    </w:p>
    <w:p w14:paraId="69BE2961" w14:textId="29D0D28C" w:rsidR="00D34314" w:rsidRPr="00257A20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8×2.5=20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24×1=24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60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2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=30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30 cm</m:t>
                  </m:r>
                </m:e>
              </m:eqArr>
            </m:e>
          </m:d>
        </m:oMath>
      </m:oMathPara>
    </w:p>
    <w:p w14:paraId="3F465723" w14:textId="5C7FEF63" w:rsidR="00D34314" w:rsidRPr="009459B5" w:rsidRDefault="00D34314" w:rsidP="00D34314">
      <w:pPr>
        <w:bidi/>
        <w:spacing w:line="360" w:lineRule="auto"/>
        <w:jc w:val="both"/>
        <w:rPr>
          <w:rFonts w:cs="B Nazanin"/>
          <w:b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S=20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نواحی در خاموت فواصل</m:t>
          </m:r>
        </m:oMath>
      </m:oMathPara>
    </w:p>
    <w:p w14:paraId="6A433CBF" w14:textId="1A50A9B4" w:rsidR="00D34314" w:rsidRPr="009459B5" w:rsidRDefault="00D34314" w:rsidP="00D34314">
      <w:pPr>
        <w:bidi/>
        <w:spacing w:line="360" w:lineRule="auto"/>
        <w:jc w:val="both"/>
        <w:rPr>
          <w:rFonts w:cs="B Nazanin"/>
          <w:b/>
          <w:szCs w:val="28"/>
          <w:rtl/>
          <w:lang w:bidi="fa-IR"/>
        </w:rPr>
      </w:pPr>
    </w:p>
    <w:p w14:paraId="307E4C32" w14:textId="3663BFF3" w:rsidR="00D34314" w:rsidRPr="001739A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lastRenderedPageBreak/>
        <w:t>طبقه چهارم</w:t>
      </w:r>
      <w:r w:rsidR="001F6ADB">
        <w:rPr>
          <w:rFonts w:cs="B Nazanin" w:hint="cs"/>
          <w:szCs w:val="28"/>
          <w:rtl/>
          <w:lang w:bidi="fa-IR"/>
        </w:rPr>
        <w:t xml:space="preserve"> و پنجم</w:t>
      </w:r>
    </w:p>
    <w:p w14:paraId="783DE7B6" w14:textId="43395996" w:rsidR="00D34314" w:rsidRPr="00257A20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8×2.0=16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24×1=24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55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2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=27.5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30 cm</m:t>
                  </m:r>
                </m:e>
              </m:eqArr>
            </m:e>
          </m:d>
        </m:oMath>
      </m:oMathPara>
    </w:p>
    <w:p w14:paraId="79EF313E" w14:textId="77777777" w:rsidR="00D34314" w:rsidRPr="001739A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S=15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نواحی در خاموت فواصل</m:t>
          </m:r>
        </m:oMath>
      </m:oMathPara>
    </w:p>
    <w:p w14:paraId="684108BD" w14:textId="34160DC3" w:rsidR="00D34314" w:rsidRPr="001739A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طبقه </w:t>
      </w:r>
      <w:r w:rsidR="001F6ADB">
        <w:rPr>
          <w:rFonts w:cs="B Nazanin" w:hint="cs"/>
          <w:szCs w:val="28"/>
          <w:rtl/>
          <w:lang w:bidi="fa-IR"/>
        </w:rPr>
        <w:t>ششم و هفتم</w:t>
      </w:r>
    </w:p>
    <w:p w14:paraId="21F9262F" w14:textId="77777777" w:rsidR="00D34314" w:rsidRPr="00257A20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8×2=16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24×1=24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50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szCs w:val="28"/>
                          <w:lang w:bidi="fa-IR"/>
                        </w:rPr>
                        <m:t>2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=25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30 cm</m:t>
                  </m:r>
                </m:e>
              </m:eqArr>
            </m:e>
          </m:d>
        </m:oMath>
      </m:oMathPara>
    </w:p>
    <w:p w14:paraId="6E3AA5A6" w14:textId="77777777" w:rsidR="00D34314" w:rsidRPr="001739A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S=15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نواحی در خاموت فواصل</m:t>
          </m:r>
        </m:oMath>
      </m:oMathPara>
    </w:p>
    <w:p w14:paraId="578E0750" w14:textId="77777777" w:rsidR="00D34314" w:rsidRPr="004D0AFC" w:rsidRDefault="00D34314" w:rsidP="00D3431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7EBB7D66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9C6AB83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5AEAB5D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8F0E27B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C2D5E67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38B6777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060D161A" w14:textId="33531DE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6AEFF7C" w14:textId="528C0659" w:rsidR="001F6ADB" w:rsidRDefault="001F6ADB" w:rsidP="001F6ADB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60DC570D" w14:textId="00047BF2" w:rsidR="001F6ADB" w:rsidRDefault="001F6ADB" w:rsidP="001F6ADB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4713ADCF" w14:textId="58FFAF32" w:rsidR="001F6ADB" w:rsidRDefault="001F6ADB" w:rsidP="001F6ADB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63F1066D" w14:textId="309067B4" w:rsidR="001F6ADB" w:rsidRDefault="001F6ADB" w:rsidP="001F6ADB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EE731A5" w14:textId="77777777" w:rsidR="001F6ADB" w:rsidRDefault="001F6ADB" w:rsidP="001F6ADB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F159D11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D90317">
        <w:rPr>
          <w:rFonts w:cs="B Nazanin" w:hint="cs"/>
          <w:bCs/>
          <w:szCs w:val="28"/>
          <w:rtl/>
          <w:lang w:bidi="fa-IR"/>
        </w:rPr>
        <w:lastRenderedPageBreak/>
        <w:t>فواصل خاموت ها در نواحی عادی</w:t>
      </w:r>
    </w:p>
    <w:p w14:paraId="3B3762CD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1B6063E" wp14:editId="0F1A3106">
            <wp:extent cx="4968185" cy="3421476"/>
            <wp:effectExtent l="0" t="0" r="4445" b="762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4970911" cy="3423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63334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AD76501" wp14:editId="344ACF8D">
            <wp:extent cx="2133600" cy="10668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73ED5" w14:textId="77777777" w:rsidR="00D34314" w:rsidRPr="00015366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 w:rsidRPr="00015366">
        <w:rPr>
          <w:rFonts w:cs="B Nazanin" w:hint="cs"/>
          <w:szCs w:val="28"/>
          <w:rtl/>
          <w:lang w:bidi="fa-IR"/>
        </w:rPr>
        <w:t>طبقه اول</w:t>
      </w:r>
    </w:p>
    <w:p w14:paraId="63B275A0" w14:textId="5A089129" w:rsidR="00D34314" w:rsidRPr="001739A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12×2.5=30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36×1=36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65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25 cm</m:t>
                  </m:r>
                </m:e>
              </m:eqArr>
            </m:e>
          </m:d>
        </m:oMath>
      </m:oMathPara>
    </w:p>
    <w:p w14:paraId="50576BE4" w14:textId="77777777" w:rsidR="00D34314" w:rsidRPr="00385155" w:rsidRDefault="00D34314" w:rsidP="00D34314">
      <w:pPr>
        <w:bidi/>
        <w:spacing w:line="360" w:lineRule="auto"/>
        <w:jc w:val="both"/>
        <w:rPr>
          <w:rFonts w:cs="B Nazanin"/>
          <w:b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S=25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عادی نواحی در خاموت فواصل</m:t>
          </m:r>
        </m:oMath>
      </m:oMathPara>
    </w:p>
    <w:p w14:paraId="44D2F1D4" w14:textId="42155FF2" w:rsidR="00D34314" w:rsidRPr="00015366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 w:rsidRPr="00015366">
        <w:rPr>
          <w:rFonts w:cs="B Nazanin" w:hint="cs"/>
          <w:szCs w:val="28"/>
          <w:rtl/>
          <w:lang w:bidi="fa-IR"/>
        </w:rPr>
        <w:t xml:space="preserve">طبقه </w:t>
      </w:r>
      <w:r>
        <w:rPr>
          <w:rFonts w:cs="B Nazanin" w:hint="cs"/>
          <w:szCs w:val="28"/>
          <w:rtl/>
          <w:lang w:bidi="fa-IR"/>
        </w:rPr>
        <w:t>دوم</w:t>
      </w:r>
      <w:r w:rsidR="001F6ADB">
        <w:rPr>
          <w:rFonts w:cs="B Nazanin" w:hint="cs"/>
          <w:szCs w:val="28"/>
          <w:rtl/>
          <w:lang w:bidi="fa-IR"/>
        </w:rPr>
        <w:t xml:space="preserve"> و سوم</w:t>
      </w:r>
    </w:p>
    <w:p w14:paraId="6B943059" w14:textId="07819AB1" w:rsidR="00D34314" w:rsidRPr="001739A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12×2.5=30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36×1=36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60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25 cm</m:t>
                  </m:r>
                </m:e>
              </m:eqArr>
            </m:e>
          </m:d>
        </m:oMath>
      </m:oMathPara>
    </w:p>
    <w:p w14:paraId="2F0FBA79" w14:textId="77777777" w:rsidR="00D34314" w:rsidRPr="00385155" w:rsidRDefault="00D34314" w:rsidP="00D34314">
      <w:pPr>
        <w:bidi/>
        <w:spacing w:line="360" w:lineRule="auto"/>
        <w:jc w:val="both"/>
        <w:rPr>
          <w:rFonts w:cs="B Nazanin"/>
          <w:b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S=25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عادی نواحی در خاموت فواصل</m:t>
          </m:r>
        </m:oMath>
      </m:oMathPara>
    </w:p>
    <w:p w14:paraId="4EAA7B45" w14:textId="77777777" w:rsidR="001F6ADB" w:rsidRDefault="001F6ADB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E27B18B" w14:textId="6799578D" w:rsidR="00D34314" w:rsidRPr="001739A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lastRenderedPageBreak/>
        <w:t>طبقه چهارم</w:t>
      </w:r>
      <w:r w:rsidR="001F6ADB">
        <w:rPr>
          <w:rFonts w:cs="B Nazanin" w:hint="cs"/>
          <w:szCs w:val="28"/>
          <w:rtl/>
          <w:lang w:bidi="fa-IR"/>
        </w:rPr>
        <w:t xml:space="preserve"> و پنجم</w:t>
      </w:r>
    </w:p>
    <w:p w14:paraId="43D2F8A3" w14:textId="6759BE85" w:rsidR="00D34314" w:rsidRPr="001739A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12×2=24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36×1=36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55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25 cm</m:t>
                  </m:r>
                </m:e>
              </m:eqArr>
            </m:e>
          </m:d>
        </m:oMath>
      </m:oMathPara>
    </w:p>
    <w:p w14:paraId="0F996893" w14:textId="77777777" w:rsidR="00D34314" w:rsidRPr="00385155" w:rsidRDefault="00D34314" w:rsidP="00D34314">
      <w:pPr>
        <w:bidi/>
        <w:spacing w:line="360" w:lineRule="auto"/>
        <w:jc w:val="both"/>
        <w:rPr>
          <w:rFonts w:cs="B Nazanin"/>
          <w:b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S=20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عادی نواحی در خاموت فواصل</m:t>
          </m:r>
        </m:oMath>
      </m:oMathPara>
    </w:p>
    <w:p w14:paraId="145462FE" w14:textId="32709416" w:rsidR="00D34314" w:rsidRPr="00603AF6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b/>
          <w:szCs w:val="28"/>
          <w:rtl/>
          <w:lang w:bidi="fa-IR"/>
        </w:rPr>
        <w:t>طبقه ششم</w:t>
      </w:r>
      <w:r w:rsidR="001F6ADB">
        <w:rPr>
          <w:rFonts w:cs="B Nazanin" w:hint="cs"/>
          <w:b/>
          <w:szCs w:val="28"/>
          <w:rtl/>
          <w:lang w:bidi="fa-IR"/>
        </w:rPr>
        <w:t xml:space="preserve"> و هفتم</w:t>
      </w:r>
    </w:p>
    <w:p w14:paraId="04666E16" w14:textId="7E3C0C9C" w:rsidR="00D34314" w:rsidRPr="001739A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12×2=24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36×1=36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50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25 cm</m:t>
                  </m:r>
                </m:e>
              </m:eqArr>
            </m:e>
          </m:d>
        </m:oMath>
      </m:oMathPara>
    </w:p>
    <w:p w14:paraId="26F98552" w14:textId="4214413A" w:rsidR="00D34314" w:rsidRPr="001F6ADB" w:rsidRDefault="00D34314" w:rsidP="001F6ADB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S=20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عادی نواحی در خاموت فواصل</m:t>
          </m:r>
        </m:oMath>
      </m:oMathPara>
    </w:p>
    <w:p w14:paraId="1E172FEE" w14:textId="77777777" w:rsidR="001F6ADB" w:rsidRDefault="001F6ADB" w:rsidP="001F6ADB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4D7C69B0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8E0FD5">
        <w:rPr>
          <w:rFonts w:cs="B Nazanin" w:hint="cs"/>
          <w:bCs/>
          <w:szCs w:val="28"/>
          <w:rtl/>
          <w:lang w:bidi="fa-IR"/>
        </w:rPr>
        <w:t>محدودیت مربوط به ابعاد هندسی ستونها در ستونها</w:t>
      </w:r>
    </w:p>
    <w:p w14:paraId="38EF690B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5091530" wp14:editId="387E986C">
            <wp:extent cx="5731510" cy="1567180"/>
            <wp:effectExtent l="0" t="0" r="254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6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D983F" w14:textId="77777777" w:rsidR="00D34314" w:rsidRDefault="00D34314" w:rsidP="00D34314">
      <w:pPr>
        <w:pStyle w:val="ListParagraph"/>
        <w:numPr>
          <w:ilvl w:val="0"/>
          <w:numId w:val="45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ستون 45 در 45</w:t>
      </w:r>
    </w:p>
    <w:p w14:paraId="5FE68D24" w14:textId="0D390D81" w:rsidR="00D34314" w:rsidRPr="00385155" w:rsidRDefault="00000000" w:rsidP="00D34314">
      <w:pPr>
        <w:bidi/>
        <w:spacing w:line="360" w:lineRule="auto"/>
        <w:jc w:val="both"/>
        <w:rPr>
          <w:rFonts w:cs="B Nazanin"/>
          <w:rtl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45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280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=0.16&gt;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25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=0.04     Ok</m:t>
          </m:r>
        </m:oMath>
      </m:oMathPara>
    </w:p>
    <w:p w14:paraId="2AC17944" w14:textId="77777777" w:rsidR="00D34314" w:rsidRDefault="00D34314" w:rsidP="00D34314">
      <w:pPr>
        <w:pStyle w:val="ListParagraph"/>
        <w:numPr>
          <w:ilvl w:val="0"/>
          <w:numId w:val="45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ستون 50 در 50</w:t>
      </w:r>
    </w:p>
    <w:p w14:paraId="5B5601B7" w14:textId="6E6E13C1" w:rsidR="00D34314" w:rsidRPr="00AA0E0D" w:rsidRDefault="00000000" w:rsidP="00D34314">
      <w:pPr>
        <w:bidi/>
        <w:spacing w:line="360" w:lineRule="auto"/>
        <w:jc w:val="both"/>
        <w:rPr>
          <w:rFonts w:cs="B Nazanin"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50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280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=0.178&gt;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25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=0.04     Ok</m:t>
          </m:r>
        </m:oMath>
      </m:oMathPara>
    </w:p>
    <w:p w14:paraId="0D8CA56C" w14:textId="77777777" w:rsidR="00D34314" w:rsidRDefault="00D34314" w:rsidP="00D34314">
      <w:pPr>
        <w:pStyle w:val="ListParagraph"/>
        <w:numPr>
          <w:ilvl w:val="0"/>
          <w:numId w:val="45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ستون 55 در 55</w:t>
      </w:r>
    </w:p>
    <w:p w14:paraId="67B2CED6" w14:textId="19293EA7" w:rsidR="00D34314" w:rsidRPr="00AA0E0D" w:rsidRDefault="00000000" w:rsidP="00D34314">
      <w:pPr>
        <w:bidi/>
        <w:spacing w:line="360" w:lineRule="auto"/>
        <w:jc w:val="both"/>
        <w:rPr>
          <w:rFonts w:cs="B Nazanin"/>
          <w:rtl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55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280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=0.196&gt;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25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=0.04     Ok</m:t>
          </m:r>
        </m:oMath>
      </m:oMathPara>
    </w:p>
    <w:p w14:paraId="51B5E732" w14:textId="77777777" w:rsidR="00D34314" w:rsidRPr="00232F5D" w:rsidRDefault="00D34314" w:rsidP="00D34314">
      <w:pPr>
        <w:bidi/>
        <w:spacing w:line="360" w:lineRule="auto"/>
        <w:jc w:val="both"/>
        <w:rPr>
          <w:rFonts w:cs="B Nazanin"/>
          <w:rtl/>
          <w:lang w:bidi="fa-IR"/>
        </w:rPr>
      </w:pPr>
    </w:p>
    <w:p w14:paraId="52A1DAA0" w14:textId="05D9C3C8" w:rsidR="008C775D" w:rsidRDefault="008C775D" w:rsidP="008C775D">
      <w:pPr>
        <w:pStyle w:val="ListParagraph"/>
        <w:numPr>
          <w:ilvl w:val="0"/>
          <w:numId w:val="45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lastRenderedPageBreak/>
        <w:t>ستون 60 در 60</w:t>
      </w:r>
    </w:p>
    <w:p w14:paraId="264D1B8C" w14:textId="7F94AB77" w:rsidR="008C775D" w:rsidRPr="00AA0E0D" w:rsidRDefault="00000000" w:rsidP="008C775D">
      <w:pPr>
        <w:bidi/>
        <w:spacing w:line="360" w:lineRule="auto"/>
        <w:jc w:val="both"/>
        <w:rPr>
          <w:rFonts w:cs="B Nazanin"/>
          <w:rtl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60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280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=0.214&gt;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25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=0.04     Ok</m:t>
          </m:r>
        </m:oMath>
      </m:oMathPara>
    </w:p>
    <w:p w14:paraId="77268127" w14:textId="62DBC531" w:rsidR="008C775D" w:rsidRDefault="008C775D" w:rsidP="008C775D">
      <w:pPr>
        <w:pStyle w:val="ListParagraph"/>
        <w:numPr>
          <w:ilvl w:val="0"/>
          <w:numId w:val="45"/>
        </w:numPr>
        <w:bidi/>
        <w:spacing w:after="16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ستون 65 در 65</w:t>
      </w:r>
    </w:p>
    <w:p w14:paraId="6B1C6AC9" w14:textId="3AEEBD7A" w:rsidR="00D34314" w:rsidRPr="008C775D" w:rsidRDefault="00000000" w:rsidP="008C775D">
      <w:pPr>
        <w:bidi/>
        <w:spacing w:line="360" w:lineRule="auto"/>
        <w:jc w:val="both"/>
        <w:rPr>
          <w:rFonts w:cs="B Nazanin"/>
          <w:rtl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65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280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=0.232&gt;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25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=0.04     Ok</m:t>
          </m:r>
        </m:oMath>
      </m:oMathPara>
    </w:p>
    <w:p w14:paraId="3C3993BC" w14:textId="77777777" w:rsidR="00D34314" w:rsidRPr="00232F5D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934A0D">
        <w:rPr>
          <w:rFonts w:cs="B Nazanin" w:hint="cs"/>
          <w:bCs/>
          <w:szCs w:val="28"/>
          <w:rtl/>
          <w:lang w:bidi="fa-IR"/>
        </w:rPr>
        <w:t>ضوابط آرماتورگذاری ستونها</w:t>
      </w:r>
    </w:p>
    <w:p w14:paraId="07E570BC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BAA33BC" wp14:editId="7B8F9E97">
            <wp:extent cx="5731510" cy="1031875"/>
            <wp:effectExtent l="0" t="0" r="2540" b="0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2A32F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FC40B41" wp14:editId="2EF094F5">
            <wp:extent cx="5731510" cy="594995"/>
            <wp:effectExtent l="0" t="0" r="254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AEF1B" w14:textId="77777777" w:rsidR="00D34314" w:rsidRPr="00934A0D" w:rsidRDefault="00D34314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  <w:r>
        <w:rPr>
          <w:noProof/>
        </w:rPr>
        <w:drawing>
          <wp:inline distT="0" distB="0" distL="0" distR="0" wp14:anchorId="5E8F3466" wp14:editId="36DA0C24">
            <wp:extent cx="5731510" cy="1248355"/>
            <wp:effectExtent l="0" t="0" r="2540" b="9525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780701" cy="1259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3BF04" w14:textId="77777777" w:rsidR="00D34314" w:rsidRDefault="00D34314" w:rsidP="00D3431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اصلاحیه مبحث نهم</w:t>
      </w:r>
    </w:p>
    <w:p w14:paraId="1D93DEFC" w14:textId="77777777" w:rsidR="00D34314" w:rsidRPr="00E237B1" w:rsidRDefault="00000000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ρ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Max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=0.08=8%</m:t>
          </m:r>
        </m:oMath>
      </m:oMathPara>
    </w:p>
    <w:p w14:paraId="4CDE3DFE" w14:textId="77777777" w:rsidR="00D34314" w:rsidRPr="00160387" w:rsidRDefault="00000000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ρ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Min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=0.01=1%</m:t>
          </m:r>
        </m:oMath>
      </m:oMathPara>
    </w:p>
    <w:p w14:paraId="04FD07F4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</w:p>
    <w:p w14:paraId="7A26C479" w14:textId="5510366B" w:rsidR="00D34314" w:rsidRPr="008C775D" w:rsidRDefault="008C775D" w:rsidP="008C775D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این کنترل توسط </w:t>
      </w:r>
      <w:r w:rsidR="00197165">
        <w:rPr>
          <w:rFonts w:cs="B Nazanin" w:hint="cs"/>
          <w:szCs w:val="28"/>
          <w:rtl/>
          <w:lang w:bidi="fa-IR"/>
        </w:rPr>
        <w:t>نرم</w:t>
      </w:r>
      <w:r w:rsidR="00197165">
        <w:rPr>
          <w:rFonts w:cs="B Nazanin"/>
          <w:szCs w:val="28"/>
          <w:rtl/>
          <w:lang w:bidi="fa-IR"/>
        </w:rPr>
        <w:softHyphen/>
      </w:r>
      <w:r w:rsidR="00197165">
        <w:rPr>
          <w:rFonts w:cs="B Nazanin" w:hint="cs"/>
          <w:szCs w:val="28"/>
          <w:rtl/>
          <w:lang w:bidi="fa-IR"/>
        </w:rPr>
        <w:t>افزار انجام می</w:t>
      </w:r>
      <w:r w:rsidR="00197165">
        <w:rPr>
          <w:rFonts w:cs="B Nazanin"/>
          <w:szCs w:val="28"/>
          <w:rtl/>
          <w:lang w:bidi="fa-IR"/>
        </w:rPr>
        <w:softHyphen/>
      </w:r>
      <w:r w:rsidR="00197165">
        <w:rPr>
          <w:rFonts w:cs="B Nazanin" w:hint="cs"/>
          <w:szCs w:val="28"/>
          <w:rtl/>
          <w:lang w:bidi="fa-IR"/>
        </w:rPr>
        <w:t>شود که نتایج آن در بخش خروجی طراحی آورده شده است که همه ستون</w:t>
      </w:r>
      <w:r w:rsidR="00197165">
        <w:rPr>
          <w:rFonts w:cs="B Nazanin"/>
          <w:szCs w:val="28"/>
          <w:rtl/>
          <w:lang w:bidi="fa-IR"/>
        </w:rPr>
        <w:softHyphen/>
      </w:r>
      <w:r w:rsidR="00197165">
        <w:rPr>
          <w:rFonts w:cs="B Nazanin" w:hint="cs"/>
          <w:szCs w:val="28"/>
          <w:rtl/>
          <w:lang w:bidi="fa-IR"/>
        </w:rPr>
        <w:t>ها پاسخگوی این ضابطه بوده</w:t>
      </w:r>
      <w:r w:rsidR="00197165">
        <w:rPr>
          <w:rFonts w:cs="B Nazanin"/>
          <w:szCs w:val="28"/>
          <w:rtl/>
          <w:lang w:bidi="fa-IR"/>
        </w:rPr>
        <w:softHyphen/>
      </w:r>
      <w:r w:rsidR="00197165">
        <w:rPr>
          <w:rFonts w:cs="B Nazanin" w:hint="cs"/>
          <w:szCs w:val="28"/>
          <w:rtl/>
          <w:lang w:bidi="fa-IR"/>
        </w:rPr>
        <w:t>اند.</w:t>
      </w:r>
    </w:p>
    <w:p w14:paraId="3C4C55EF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</w:p>
    <w:p w14:paraId="578994F4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</w:p>
    <w:p w14:paraId="066699AA" w14:textId="77777777" w:rsidR="00D34314" w:rsidRDefault="00D34314" w:rsidP="00D34314">
      <w:pPr>
        <w:bidi/>
        <w:rPr>
          <w:rFonts w:cs="B Nazanin"/>
          <w:szCs w:val="28"/>
          <w:lang w:bidi="fa-IR"/>
        </w:rPr>
      </w:pPr>
    </w:p>
    <w:p w14:paraId="34C5D5B0" w14:textId="77777777" w:rsidR="00197165" w:rsidRDefault="00197165" w:rsidP="00D34314">
      <w:pPr>
        <w:bidi/>
        <w:rPr>
          <w:rFonts w:cs="B Nazanin"/>
          <w:bCs/>
          <w:szCs w:val="28"/>
          <w:rtl/>
          <w:lang w:bidi="fa-IR"/>
        </w:rPr>
      </w:pPr>
    </w:p>
    <w:p w14:paraId="2921B6C5" w14:textId="66E3306E" w:rsidR="00D34314" w:rsidRDefault="00D34314" w:rsidP="00197165">
      <w:pPr>
        <w:bidi/>
        <w:rPr>
          <w:rFonts w:cs="B Nazanin"/>
          <w:b/>
          <w:bCs/>
          <w:szCs w:val="28"/>
          <w:rtl/>
          <w:lang w:bidi="fa-IR"/>
        </w:rPr>
      </w:pPr>
      <w:r w:rsidRPr="00B8488E">
        <w:rPr>
          <w:rFonts w:cs="B Nazanin" w:hint="cs"/>
          <w:bCs/>
          <w:szCs w:val="28"/>
          <w:rtl/>
          <w:lang w:bidi="fa-IR"/>
        </w:rPr>
        <w:lastRenderedPageBreak/>
        <w:t>کنترل فاصله میلگردهای ستون</w:t>
      </w:r>
    </w:p>
    <w:p w14:paraId="0D6D7D42" w14:textId="27A1CB99" w:rsidR="00D34314" w:rsidRDefault="00D34314" w:rsidP="00D34314">
      <w:pPr>
        <w:bidi/>
        <w:rPr>
          <w:rFonts w:cs="B Nazanin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61087CF" wp14:editId="2336FC06">
            <wp:extent cx="5731510" cy="2999105"/>
            <wp:effectExtent l="0" t="0" r="254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9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C629C" w14:textId="472FACB9" w:rsidR="0003514C" w:rsidRDefault="0003514C" w:rsidP="0003514C">
      <w:pPr>
        <w:bidi/>
        <w:rPr>
          <w:rFonts w:cs="B Nazanin"/>
          <w:szCs w:val="28"/>
          <w:rtl/>
          <w:lang w:bidi="fa-IR"/>
        </w:rPr>
      </w:pPr>
    </w:p>
    <w:p w14:paraId="55DD78A2" w14:textId="2575B101" w:rsidR="0003514C" w:rsidRPr="00C77DE1" w:rsidRDefault="0003514C" w:rsidP="0003514C">
      <w:pPr>
        <w:pStyle w:val="ListParagraph"/>
        <w:numPr>
          <w:ilvl w:val="0"/>
          <w:numId w:val="47"/>
        </w:numPr>
        <w:bidi/>
        <w:spacing w:after="160" w:line="259" w:lineRule="auto"/>
        <w:jc w:val="both"/>
        <w:rPr>
          <w:rFonts w:cs="B Nazanin"/>
          <w:szCs w:val="28"/>
          <w:lang w:bidi="fa-IR"/>
        </w:rPr>
      </w:pPr>
      <w:r>
        <w:rPr>
          <w:rFonts w:cs="B Nazanin"/>
          <w:szCs w:val="28"/>
          <w:lang w:bidi="fa-IR"/>
        </w:rPr>
        <w:t>65X55-24F25</w:t>
      </w:r>
    </w:p>
    <w:p w14:paraId="2C69C5CE" w14:textId="77777777" w:rsidR="0003514C" w:rsidRDefault="0003514C" w:rsidP="0003514C">
      <w:pPr>
        <w:bidi/>
        <w:jc w:val="center"/>
        <w:rPr>
          <w:rFonts w:cs="B Nazanin"/>
          <w:szCs w:val="28"/>
          <w:lang w:bidi="fa-IR"/>
        </w:rPr>
      </w:pPr>
    </w:p>
    <w:p w14:paraId="70D63957" w14:textId="35168440" w:rsidR="0003514C" w:rsidRPr="00C77DE1" w:rsidRDefault="0003514C" w:rsidP="0003514C">
      <w:pPr>
        <w:bidi/>
        <w:rPr>
          <w:rFonts w:cs="B Nazanin"/>
          <w:b/>
          <w:bCs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آزاد فاصله=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65-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2×4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2×1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-(2×2.5)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6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=8.33 cm&gt;25 mm Ok</m:t>
          </m:r>
        </m:oMath>
      </m:oMathPara>
    </w:p>
    <w:p w14:paraId="65629FB6" w14:textId="77777777" w:rsidR="0003514C" w:rsidRPr="00AE58D0" w:rsidRDefault="0003514C" w:rsidP="0003514C">
      <w:pPr>
        <w:bidi/>
        <w:rPr>
          <w:rFonts w:cs="B Nazanin"/>
          <w:i/>
          <w:lang w:bidi="fa-IR"/>
        </w:rPr>
      </w:pPr>
    </w:p>
    <w:p w14:paraId="1395F28B" w14:textId="7DC168D8" w:rsidR="0003514C" w:rsidRPr="000455F4" w:rsidRDefault="0003514C" w:rsidP="0003514C">
      <w:pPr>
        <w:bidi/>
        <w:rPr>
          <w:rFonts w:cs="B Nazanin"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محور به محور فاصله=</m:t>
          </m:r>
          <m:r>
            <m:rPr>
              <m:sty m:val="b"/>
            </m:rPr>
            <w:rPr>
              <w:rFonts w:ascii="Cambria Math" w:hAnsi="Cambria Math" w:cs="B Nazanin"/>
              <w:lang w:bidi="fa-IR"/>
            </w:rPr>
            <m:t>8.33+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2.5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2.5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=10.83 cm&lt;200 mm Ok</m:t>
          </m:r>
        </m:oMath>
      </m:oMathPara>
    </w:p>
    <w:p w14:paraId="7A8687C6" w14:textId="7293A0F9" w:rsidR="0003514C" w:rsidRPr="00C77DE1" w:rsidRDefault="00E3513E" w:rsidP="00E35A61">
      <w:pPr>
        <w:pStyle w:val="ListParagraph"/>
        <w:numPr>
          <w:ilvl w:val="0"/>
          <w:numId w:val="21"/>
        </w:numPr>
        <w:bidi/>
        <w:spacing w:after="160" w:line="259" w:lineRule="auto"/>
        <w:jc w:val="both"/>
        <w:rPr>
          <w:rFonts w:cs="B Nazanin"/>
          <w:szCs w:val="28"/>
          <w:lang w:bidi="fa-IR"/>
        </w:rPr>
      </w:pPr>
      <w:r>
        <w:rPr>
          <w:rFonts w:cs="B Nazanin"/>
          <w:szCs w:val="28"/>
          <w:lang w:bidi="fa-IR"/>
        </w:rPr>
        <w:t>60</w:t>
      </w:r>
      <w:r w:rsidR="0003514C">
        <w:rPr>
          <w:rFonts w:cs="B Nazanin"/>
          <w:szCs w:val="28"/>
          <w:lang w:bidi="fa-IR"/>
        </w:rPr>
        <w:t>X</w:t>
      </w:r>
      <w:r>
        <w:rPr>
          <w:rFonts w:cs="B Nazanin"/>
          <w:szCs w:val="28"/>
          <w:lang w:bidi="fa-IR"/>
        </w:rPr>
        <w:t>60</w:t>
      </w:r>
      <w:r w:rsidR="0003514C">
        <w:rPr>
          <w:rFonts w:cs="B Nazanin"/>
          <w:szCs w:val="28"/>
          <w:lang w:bidi="fa-IR"/>
        </w:rPr>
        <w:t>-2</w:t>
      </w:r>
      <w:r>
        <w:rPr>
          <w:rFonts w:cs="B Nazanin"/>
          <w:szCs w:val="28"/>
          <w:lang w:bidi="fa-IR"/>
        </w:rPr>
        <w:t>4</w:t>
      </w:r>
      <w:r w:rsidR="0003514C">
        <w:rPr>
          <w:rFonts w:cs="B Nazanin"/>
          <w:szCs w:val="28"/>
          <w:lang w:bidi="fa-IR"/>
        </w:rPr>
        <w:t>F2</w:t>
      </w:r>
      <w:r>
        <w:rPr>
          <w:rFonts w:cs="B Nazanin"/>
          <w:szCs w:val="28"/>
          <w:lang w:bidi="fa-IR"/>
        </w:rPr>
        <w:t>5</w:t>
      </w:r>
    </w:p>
    <w:p w14:paraId="1613A97F" w14:textId="77777777" w:rsidR="0003514C" w:rsidRDefault="0003514C" w:rsidP="0003514C">
      <w:pPr>
        <w:bidi/>
        <w:jc w:val="center"/>
        <w:rPr>
          <w:rFonts w:cs="B Nazanin"/>
          <w:szCs w:val="28"/>
          <w:lang w:bidi="fa-IR"/>
        </w:rPr>
      </w:pPr>
    </w:p>
    <w:p w14:paraId="0B5A3CA4" w14:textId="60D0350B" w:rsidR="0003514C" w:rsidRPr="00C77DE1" w:rsidRDefault="0003514C" w:rsidP="0003514C">
      <w:pPr>
        <w:bidi/>
        <w:rPr>
          <w:rFonts w:cs="B Nazanin"/>
          <w:b/>
          <w:bCs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آزاد فاصله=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60-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2×4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2×1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-(2×2.5)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6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=7.5 cm&gt;25 mm Ok</m:t>
          </m:r>
        </m:oMath>
      </m:oMathPara>
    </w:p>
    <w:p w14:paraId="1FD50857" w14:textId="77777777" w:rsidR="0003514C" w:rsidRPr="00AE58D0" w:rsidRDefault="0003514C" w:rsidP="0003514C">
      <w:pPr>
        <w:bidi/>
        <w:rPr>
          <w:rFonts w:cs="B Nazanin"/>
          <w:i/>
          <w:lang w:bidi="fa-IR"/>
        </w:rPr>
      </w:pPr>
    </w:p>
    <w:p w14:paraId="0B021BF0" w14:textId="15566287" w:rsidR="0003514C" w:rsidRPr="0003514C" w:rsidRDefault="0003514C" w:rsidP="0003514C">
      <w:pPr>
        <w:bidi/>
        <w:rPr>
          <w:rFonts w:cs="B Nazanin"/>
          <w:i/>
          <w:rtl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محور به محور فاصله=</m:t>
          </m:r>
          <m:r>
            <m:rPr>
              <m:sty m:val="b"/>
            </m:rPr>
            <w:rPr>
              <w:rFonts w:ascii="Cambria Math" w:hAnsi="Cambria Math" w:cs="B Nazanin"/>
              <w:lang w:bidi="fa-IR"/>
            </w:rPr>
            <m:t>7.5+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2.5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2.5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=10 cm&lt;200 mm Ok</m:t>
          </m:r>
        </m:oMath>
      </m:oMathPara>
    </w:p>
    <w:p w14:paraId="3C6B10B6" w14:textId="77777777" w:rsidR="00D34314" w:rsidRDefault="00D34314" w:rsidP="00E3513E">
      <w:pPr>
        <w:bidi/>
        <w:rPr>
          <w:rFonts w:cs="B Nazanin"/>
          <w:lang w:bidi="fa-IR"/>
        </w:rPr>
      </w:pPr>
    </w:p>
    <w:p w14:paraId="726CF7BF" w14:textId="6DE607D0" w:rsidR="00D34314" w:rsidRPr="00C77DE1" w:rsidRDefault="00D34314" w:rsidP="00E35A61">
      <w:pPr>
        <w:pStyle w:val="ListParagraph"/>
        <w:numPr>
          <w:ilvl w:val="0"/>
          <w:numId w:val="21"/>
        </w:numPr>
        <w:bidi/>
        <w:spacing w:after="160" w:line="259" w:lineRule="auto"/>
        <w:jc w:val="both"/>
        <w:rPr>
          <w:rFonts w:cs="B Nazanin"/>
          <w:szCs w:val="28"/>
          <w:lang w:bidi="fa-IR"/>
        </w:rPr>
      </w:pPr>
      <w:r>
        <w:rPr>
          <w:rFonts w:cs="B Nazanin"/>
          <w:szCs w:val="28"/>
          <w:lang w:bidi="fa-IR"/>
        </w:rPr>
        <w:t>55X55-2</w:t>
      </w:r>
      <w:r w:rsidR="00E3513E">
        <w:rPr>
          <w:rFonts w:cs="B Nazanin"/>
          <w:szCs w:val="28"/>
          <w:lang w:bidi="fa-IR"/>
        </w:rPr>
        <w:t>4</w:t>
      </w:r>
      <w:r>
        <w:rPr>
          <w:rFonts w:cs="B Nazanin"/>
          <w:szCs w:val="28"/>
          <w:lang w:bidi="fa-IR"/>
        </w:rPr>
        <w:t>F2</w:t>
      </w:r>
      <w:r w:rsidR="00E3513E">
        <w:rPr>
          <w:rFonts w:cs="B Nazanin"/>
          <w:szCs w:val="28"/>
          <w:lang w:bidi="fa-IR"/>
        </w:rPr>
        <w:t>5</w:t>
      </w:r>
    </w:p>
    <w:p w14:paraId="59694E3A" w14:textId="77777777" w:rsidR="00D34314" w:rsidRDefault="00D34314" w:rsidP="00D34314">
      <w:pPr>
        <w:bidi/>
        <w:jc w:val="center"/>
        <w:rPr>
          <w:rFonts w:cs="B Nazanin"/>
          <w:szCs w:val="28"/>
          <w:lang w:bidi="fa-IR"/>
        </w:rPr>
      </w:pPr>
    </w:p>
    <w:p w14:paraId="37EADA04" w14:textId="0BC39310" w:rsidR="00D34314" w:rsidRPr="00C77DE1" w:rsidRDefault="00D34314" w:rsidP="00D34314">
      <w:pPr>
        <w:bidi/>
        <w:rPr>
          <w:rFonts w:cs="B Nazanin"/>
          <w:b/>
          <w:bCs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آزاد فاصله=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55-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2×4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2×1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-(2×2.5)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6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=6.66 cm&gt;25 mm Ok</m:t>
          </m:r>
        </m:oMath>
      </m:oMathPara>
    </w:p>
    <w:p w14:paraId="47BAA837" w14:textId="77777777" w:rsidR="00D34314" w:rsidRPr="00AE58D0" w:rsidRDefault="00D34314" w:rsidP="00D34314">
      <w:pPr>
        <w:bidi/>
        <w:rPr>
          <w:rFonts w:cs="B Nazanin"/>
          <w:i/>
          <w:lang w:bidi="fa-IR"/>
        </w:rPr>
      </w:pPr>
    </w:p>
    <w:p w14:paraId="5ED41ADF" w14:textId="020410DA" w:rsidR="00D34314" w:rsidRPr="000455F4" w:rsidRDefault="00D34314" w:rsidP="00D34314">
      <w:pPr>
        <w:bidi/>
        <w:rPr>
          <w:rFonts w:cs="B Nazanin"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محور به محور فاصله=</m:t>
          </m:r>
          <m:r>
            <m:rPr>
              <m:sty m:val="b"/>
            </m:rPr>
            <w:rPr>
              <w:rFonts w:ascii="Cambria Math" w:hAnsi="Cambria Math" w:cs="B Nazanin"/>
              <w:lang w:bidi="fa-IR"/>
            </w:rPr>
            <m:t>6.66+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2.5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2.5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=9.16 cm&lt;200 mm Ok</m:t>
          </m:r>
        </m:oMath>
      </m:oMathPara>
    </w:p>
    <w:p w14:paraId="0A17D580" w14:textId="2143CFDB" w:rsidR="00D34314" w:rsidRDefault="00D34314" w:rsidP="00D34314">
      <w:pPr>
        <w:bidi/>
        <w:rPr>
          <w:rFonts w:cs="B Nazanin"/>
          <w:szCs w:val="28"/>
          <w:lang w:bidi="fa-IR"/>
        </w:rPr>
      </w:pPr>
    </w:p>
    <w:p w14:paraId="4189C778" w14:textId="5DB6284C" w:rsidR="00E3513E" w:rsidRDefault="00E3513E" w:rsidP="00E3513E">
      <w:pPr>
        <w:bidi/>
        <w:rPr>
          <w:rFonts w:cs="B Nazanin"/>
          <w:szCs w:val="28"/>
          <w:lang w:bidi="fa-IR"/>
        </w:rPr>
      </w:pPr>
    </w:p>
    <w:p w14:paraId="3034E66B" w14:textId="77777777" w:rsidR="00E3513E" w:rsidRDefault="00E3513E" w:rsidP="00E3513E">
      <w:pPr>
        <w:bidi/>
        <w:rPr>
          <w:rFonts w:cs="B Nazanin"/>
          <w:szCs w:val="28"/>
          <w:lang w:bidi="fa-IR"/>
        </w:rPr>
      </w:pPr>
    </w:p>
    <w:p w14:paraId="4F6645F9" w14:textId="4B2FD0D0" w:rsidR="00D34314" w:rsidRPr="00C77DE1" w:rsidRDefault="00D34314" w:rsidP="00E35A61">
      <w:pPr>
        <w:pStyle w:val="ListParagraph"/>
        <w:numPr>
          <w:ilvl w:val="0"/>
          <w:numId w:val="21"/>
        </w:numPr>
        <w:bidi/>
        <w:spacing w:after="160" w:line="259" w:lineRule="auto"/>
        <w:jc w:val="both"/>
        <w:rPr>
          <w:rFonts w:cs="B Nazanin"/>
          <w:szCs w:val="28"/>
          <w:lang w:bidi="fa-IR"/>
        </w:rPr>
      </w:pPr>
      <w:r>
        <w:rPr>
          <w:rFonts w:cs="B Nazanin"/>
          <w:szCs w:val="28"/>
          <w:lang w:bidi="fa-IR"/>
        </w:rPr>
        <w:lastRenderedPageBreak/>
        <w:t>50X50-</w:t>
      </w:r>
      <w:r w:rsidR="00E3513E">
        <w:rPr>
          <w:rFonts w:cs="B Nazanin"/>
          <w:szCs w:val="28"/>
          <w:lang w:bidi="fa-IR"/>
        </w:rPr>
        <w:t>20</w:t>
      </w:r>
      <w:r>
        <w:rPr>
          <w:rFonts w:cs="B Nazanin"/>
          <w:szCs w:val="28"/>
          <w:lang w:bidi="fa-IR"/>
        </w:rPr>
        <w:t>F20</w:t>
      </w:r>
    </w:p>
    <w:p w14:paraId="21973D52" w14:textId="77777777" w:rsidR="00D34314" w:rsidRDefault="00D34314" w:rsidP="00D34314">
      <w:pPr>
        <w:bidi/>
        <w:jc w:val="center"/>
        <w:rPr>
          <w:rFonts w:cs="B Nazanin"/>
          <w:szCs w:val="28"/>
          <w:lang w:bidi="fa-IR"/>
        </w:rPr>
      </w:pPr>
    </w:p>
    <w:p w14:paraId="421840CA" w14:textId="7DC3FAC4" w:rsidR="00D34314" w:rsidRPr="00DF77F1" w:rsidRDefault="00D34314" w:rsidP="00D34314">
      <w:pPr>
        <w:bidi/>
        <w:rPr>
          <w:rFonts w:cs="B Nazanin"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آزاد فاصله=</m:t>
          </m:r>
          <m:f>
            <m:fPr>
              <m:ctrlPr>
                <w:rPr>
                  <w:rFonts w:ascii="Cambria Math" w:hAnsi="Cambria Math" w:cs="B Nazanin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50-</m:t>
              </m:r>
              <m:d>
                <m:d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2×4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</m:t>
              </m:r>
              <m:d>
                <m:dPr>
                  <m:ctrlPr>
                    <w:rPr>
                      <w:rFonts w:ascii="Cambria Math" w:hAnsi="Cambria Math" w:cs="B Nazanin"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2×1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-(2×2)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5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=7.2 cm&gt;25 mm Ok</m:t>
          </m:r>
        </m:oMath>
      </m:oMathPara>
    </w:p>
    <w:p w14:paraId="377A6298" w14:textId="77777777" w:rsidR="00D34314" w:rsidRPr="00AE58D0" w:rsidRDefault="00D34314" w:rsidP="00D34314">
      <w:pPr>
        <w:bidi/>
        <w:rPr>
          <w:rFonts w:cs="B Nazanin"/>
          <w:i/>
          <w:lang w:bidi="fa-IR"/>
        </w:rPr>
      </w:pPr>
    </w:p>
    <w:p w14:paraId="6D25398F" w14:textId="16951A25" w:rsidR="00D34314" w:rsidRPr="000455F4" w:rsidRDefault="00D34314" w:rsidP="00D34314">
      <w:pPr>
        <w:bidi/>
        <w:rPr>
          <w:rFonts w:cs="B Nazanin"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محور به محور فاصله=</m:t>
          </m:r>
          <m:r>
            <m:rPr>
              <m:sty m:val="b"/>
            </m:rPr>
            <w:rPr>
              <w:rFonts w:ascii="Cambria Math" w:hAnsi="Cambria Math" w:cs="B Nazanin"/>
              <w:lang w:bidi="fa-IR"/>
            </w:rPr>
            <m:t>7.2+</m:t>
          </m:r>
          <m:f>
            <m:fPr>
              <m:ctrlPr>
                <w:rPr>
                  <w:rFonts w:ascii="Cambria Math" w:hAnsi="Cambria Math" w:cs="B Nazanin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=9.2 cm&lt;200 mm Ok</m:t>
          </m:r>
        </m:oMath>
      </m:oMathPara>
    </w:p>
    <w:p w14:paraId="481E02B5" w14:textId="77777777" w:rsidR="00D34314" w:rsidRDefault="00D34314" w:rsidP="00D34314">
      <w:pPr>
        <w:bidi/>
        <w:rPr>
          <w:rFonts w:cs="B Nazanin"/>
          <w:szCs w:val="28"/>
          <w:lang w:bidi="fa-IR"/>
        </w:rPr>
      </w:pPr>
    </w:p>
    <w:p w14:paraId="425AB8FD" w14:textId="77777777" w:rsidR="00D34314" w:rsidRPr="00C77DE1" w:rsidRDefault="00D34314" w:rsidP="00E35A61">
      <w:pPr>
        <w:pStyle w:val="ListParagraph"/>
        <w:numPr>
          <w:ilvl w:val="0"/>
          <w:numId w:val="21"/>
        </w:numPr>
        <w:bidi/>
        <w:spacing w:after="160" w:line="259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/>
          <w:szCs w:val="28"/>
          <w:lang w:bidi="fa-IR"/>
        </w:rPr>
        <w:t>45X45-12F20</w:t>
      </w:r>
    </w:p>
    <w:p w14:paraId="2D779695" w14:textId="77777777" w:rsidR="00D34314" w:rsidRDefault="00D34314" w:rsidP="00D34314">
      <w:pPr>
        <w:bidi/>
        <w:jc w:val="center"/>
        <w:rPr>
          <w:rFonts w:cs="B Nazanin"/>
          <w:szCs w:val="28"/>
          <w:rtl/>
          <w:lang w:bidi="fa-IR"/>
        </w:rPr>
      </w:pPr>
    </w:p>
    <w:p w14:paraId="5FD88F58" w14:textId="77777777" w:rsidR="00D34314" w:rsidRPr="004D756B" w:rsidRDefault="00D34314" w:rsidP="00D34314">
      <w:pPr>
        <w:bidi/>
        <w:rPr>
          <w:rFonts w:cs="B Nazanin"/>
          <w:i/>
          <w:rtl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آزاد فاصله=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45-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2×5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</m:t>
              </m:r>
              <m:d>
                <m:dPr>
                  <m:ctrlPr>
                    <w:rPr>
                      <w:rFonts w:ascii="Cambria Math" w:hAnsi="Cambria Math" w:cs="B Nazanin"/>
                      <w:bCs/>
                      <w:i/>
                      <w:lang w:bidi="fa-IR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lang w:bidi="fa-IR"/>
                    </w:rPr>
                    <m:t>2×1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-(2×2)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3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=9.66 cm&gt;25 mm Ok</m:t>
          </m:r>
        </m:oMath>
      </m:oMathPara>
    </w:p>
    <w:p w14:paraId="12000C2C" w14:textId="77777777" w:rsidR="00D34314" w:rsidRPr="00DF77F1" w:rsidRDefault="00D34314" w:rsidP="00D34314">
      <w:pPr>
        <w:bidi/>
        <w:rPr>
          <w:rFonts w:cs="B Nazanin"/>
          <w:i/>
          <w:lang w:bidi="fa-IR"/>
        </w:rPr>
      </w:pPr>
    </w:p>
    <w:p w14:paraId="26DFA85C" w14:textId="77777777" w:rsidR="00D34314" w:rsidRPr="000F76B3" w:rsidRDefault="00D34314" w:rsidP="00D34314">
      <w:pPr>
        <w:bidi/>
        <w:rPr>
          <w:rFonts w:cs="B Nazanin"/>
          <w:i/>
          <w:lang w:bidi="fa-IR"/>
        </w:rPr>
      </w:pPr>
      <m:oMathPara>
        <m:oMath>
          <m:r>
            <m:rPr>
              <m:sty m:val="b"/>
            </m:rPr>
            <w:rPr>
              <w:rFonts w:ascii="Cambria Math" w:hAnsi="Cambria Math" w:cs="B Nazanin" w:hint="cs"/>
              <w:rtl/>
              <w:lang w:bidi="fa-IR"/>
            </w:rPr>
            <m:t>میلگردها محور به محور فاصله=</m:t>
          </m:r>
          <m:r>
            <m:rPr>
              <m:sty m:val="b"/>
            </m:rPr>
            <w:rPr>
              <w:rFonts w:ascii="Cambria Math" w:hAnsi="Cambria Math" w:cs="B Nazanin"/>
              <w:lang w:bidi="fa-IR"/>
            </w:rPr>
            <m:t>9.66+</m:t>
          </m:r>
          <m:f>
            <m:fPr>
              <m:ctrlPr>
                <w:rPr>
                  <w:rFonts w:ascii="Cambria Math" w:hAnsi="Cambria Math" w:cs="B Nazanin"/>
                  <w:bCs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Cs/>
                  <w:i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=11.66 cm&lt;200 mm Ok</m:t>
          </m:r>
        </m:oMath>
      </m:oMathPara>
    </w:p>
    <w:p w14:paraId="6D4AA9FC" w14:textId="77777777" w:rsidR="00D34314" w:rsidRDefault="00D34314" w:rsidP="00D34314">
      <w:pPr>
        <w:bidi/>
        <w:rPr>
          <w:rFonts w:cs="B Nazanin"/>
          <w:szCs w:val="28"/>
          <w:rtl/>
          <w:lang w:bidi="fa-IR"/>
        </w:rPr>
      </w:pPr>
    </w:p>
    <w:p w14:paraId="64681D35" w14:textId="03882B4A" w:rsidR="00D34314" w:rsidRDefault="00E35A61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Cs/>
          <w:szCs w:val="28"/>
          <w:rtl/>
          <w:lang w:bidi="fa-IR"/>
        </w:rPr>
        <w:t xml:space="preserve">25) </w:t>
      </w:r>
      <w:r w:rsidR="00D34314">
        <w:rPr>
          <w:rFonts w:cs="B Nazanin" w:hint="cs"/>
          <w:bCs/>
          <w:szCs w:val="28"/>
          <w:rtl/>
          <w:lang w:bidi="fa-IR"/>
        </w:rPr>
        <w:t>ضوابط شکل پذیری متوسط برای تیرها</w:t>
      </w:r>
    </w:p>
    <w:p w14:paraId="0935736B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Cs/>
          <w:szCs w:val="28"/>
          <w:rtl/>
          <w:lang w:bidi="fa-IR"/>
        </w:rPr>
        <w:t>محاسبه طول بحرانی تیرها</w:t>
      </w:r>
    </w:p>
    <w:p w14:paraId="62997855" w14:textId="77777777" w:rsidR="00D34314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F6F3445" wp14:editId="3834F67C">
            <wp:extent cx="5731510" cy="1604645"/>
            <wp:effectExtent l="0" t="0" r="2540" b="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0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A3204" w14:textId="40DBD284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در این پروژه تیرهای طبقات اول تا</w:t>
      </w:r>
      <w:r w:rsidR="002F10F9">
        <w:rPr>
          <w:rFonts w:cs="B Nazanin" w:hint="cs"/>
          <w:szCs w:val="28"/>
          <w:rtl/>
          <w:lang w:bidi="fa-IR"/>
        </w:rPr>
        <w:t xml:space="preserve"> چهارم</w:t>
      </w:r>
      <w:r>
        <w:rPr>
          <w:rFonts w:cs="B Nazanin" w:hint="cs"/>
          <w:szCs w:val="28"/>
          <w:rtl/>
          <w:lang w:bidi="fa-IR"/>
        </w:rPr>
        <w:t xml:space="preserve"> با ابعاد </w:t>
      </w:r>
      <w:r w:rsidR="002F10F9">
        <w:rPr>
          <w:rFonts w:cs="B Nazanin" w:hint="cs"/>
          <w:szCs w:val="28"/>
          <w:rtl/>
          <w:lang w:bidi="fa-IR"/>
        </w:rPr>
        <w:t>55</w:t>
      </w:r>
      <w:r>
        <w:rPr>
          <w:rFonts w:cs="B Nazanin" w:hint="cs"/>
          <w:szCs w:val="28"/>
          <w:rtl/>
          <w:lang w:bidi="fa-IR"/>
        </w:rPr>
        <w:t xml:space="preserve"> در </w:t>
      </w:r>
      <w:r w:rsidR="002F10F9">
        <w:rPr>
          <w:rFonts w:cs="B Nazanin" w:hint="cs"/>
          <w:szCs w:val="28"/>
          <w:rtl/>
          <w:lang w:bidi="fa-IR"/>
        </w:rPr>
        <w:t>45</w:t>
      </w:r>
      <w:r>
        <w:rPr>
          <w:rFonts w:cs="B Nazanin" w:hint="cs"/>
          <w:szCs w:val="28"/>
          <w:rtl/>
          <w:lang w:bidi="fa-IR"/>
        </w:rPr>
        <w:t xml:space="preserve">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 xml:space="preserve">باشد که ارتفاع مقطع </w:t>
      </w:r>
      <w:r w:rsidR="002F10F9">
        <w:rPr>
          <w:rFonts w:cs="B Nazanin" w:hint="cs"/>
          <w:szCs w:val="28"/>
          <w:rtl/>
          <w:lang w:bidi="fa-IR"/>
        </w:rPr>
        <w:t>55</w:t>
      </w:r>
      <w:r>
        <w:rPr>
          <w:rFonts w:cs="B Nazanin" w:hint="cs"/>
          <w:szCs w:val="28"/>
          <w:rtl/>
          <w:lang w:bidi="fa-IR"/>
        </w:rPr>
        <w:t xml:space="preserve"> سانتیمتر بوده که دو برابر آن برابر </w:t>
      </w:r>
      <w:r w:rsidR="002F10F9">
        <w:rPr>
          <w:rFonts w:cs="B Nazanin" w:hint="cs"/>
          <w:szCs w:val="28"/>
          <w:rtl/>
          <w:lang w:bidi="fa-IR"/>
        </w:rPr>
        <w:t>110</w:t>
      </w:r>
      <w:r>
        <w:rPr>
          <w:rFonts w:cs="B Nazanin" w:hint="cs"/>
          <w:szCs w:val="28"/>
          <w:rtl/>
          <w:lang w:bidi="fa-IR"/>
        </w:rPr>
        <w:t xml:space="preserve"> سانتیمتر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 xml:space="preserve">باشد پس طول ناحیه بحرانی </w:t>
      </w:r>
      <w:r w:rsidR="002F10F9">
        <w:rPr>
          <w:rFonts w:cs="B Nazanin" w:hint="cs"/>
          <w:szCs w:val="28"/>
          <w:rtl/>
          <w:lang w:bidi="fa-IR"/>
        </w:rPr>
        <w:t>110</w:t>
      </w:r>
      <w:r>
        <w:rPr>
          <w:rFonts w:cs="B Nazanin" w:hint="cs"/>
          <w:szCs w:val="28"/>
          <w:rtl/>
          <w:lang w:bidi="fa-IR"/>
        </w:rPr>
        <w:t xml:space="preserve"> سانتیمتر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باشد.</w:t>
      </w:r>
    </w:p>
    <w:p w14:paraId="004D94D4" w14:textId="47C3D931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تیرهای طبقات </w:t>
      </w:r>
      <w:r w:rsidR="002F10F9">
        <w:rPr>
          <w:rFonts w:cs="B Nazanin" w:hint="cs"/>
          <w:szCs w:val="28"/>
          <w:rtl/>
          <w:lang w:bidi="fa-IR"/>
        </w:rPr>
        <w:t>پنجم</w:t>
      </w:r>
      <w:r>
        <w:rPr>
          <w:rFonts w:cs="B Nazanin" w:hint="cs"/>
          <w:szCs w:val="28"/>
          <w:rtl/>
          <w:lang w:bidi="fa-IR"/>
        </w:rPr>
        <w:t xml:space="preserve"> تا </w:t>
      </w:r>
      <w:r w:rsidR="002F10F9">
        <w:rPr>
          <w:rFonts w:cs="B Nazanin" w:hint="cs"/>
          <w:szCs w:val="28"/>
          <w:rtl/>
          <w:lang w:bidi="fa-IR"/>
        </w:rPr>
        <w:t>هفتم</w:t>
      </w:r>
      <w:r>
        <w:rPr>
          <w:rFonts w:cs="B Nazanin" w:hint="cs"/>
          <w:szCs w:val="28"/>
          <w:rtl/>
          <w:lang w:bidi="fa-IR"/>
        </w:rPr>
        <w:t xml:space="preserve"> با ابعاد </w:t>
      </w:r>
      <w:r w:rsidR="002F10F9">
        <w:rPr>
          <w:rFonts w:cs="B Nazanin" w:hint="cs"/>
          <w:szCs w:val="28"/>
          <w:rtl/>
          <w:lang w:bidi="fa-IR"/>
        </w:rPr>
        <w:t>50</w:t>
      </w:r>
      <w:r>
        <w:rPr>
          <w:rFonts w:cs="B Nazanin" w:hint="cs"/>
          <w:szCs w:val="28"/>
          <w:rtl/>
          <w:lang w:bidi="fa-IR"/>
        </w:rPr>
        <w:t xml:space="preserve"> در 35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 xml:space="preserve">باشد که ارتفاع مقطع </w:t>
      </w:r>
      <w:r w:rsidR="002F10F9">
        <w:rPr>
          <w:rFonts w:cs="B Nazanin" w:hint="cs"/>
          <w:szCs w:val="28"/>
          <w:rtl/>
          <w:lang w:bidi="fa-IR"/>
        </w:rPr>
        <w:t>50</w:t>
      </w:r>
      <w:r>
        <w:rPr>
          <w:rFonts w:cs="B Nazanin" w:hint="cs"/>
          <w:szCs w:val="28"/>
          <w:rtl/>
          <w:lang w:bidi="fa-IR"/>
        </w:rPr>
        <w:t xml:space="preserve"> سانتیمتر بوده که دو برابر آن برابر </w:t>
      </w:r>
      <w:r w:rsidR="002F10F9">
        <w:rPr>
          <w:rFonts w:cs="B Nazanin" w:hint="cs"/>
          <w:szCs w:val="28"/>
          <w:rtl/>
          <w:lang w:bidi="fa-IR"/>
        </w:rPr>
        <w:t>100</w:t>
      </w:r>
      <w:r>
        <w:rPr>
          <w:rFonts w:cs="B Nazanin" w:hint="cs"/>
          <w:szCs w:val="28"/>
          <w:rtl/>
          <w:lang w:bidi="fa-IR"/>
        </w:rPr>
        <w:t xml:space="preserve"> سانتیمتر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 پس طول ناحیه بحرانی 100 سانتیمتر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باشد.</w:t>
      </w:r>
    </w:p>
    <w:p w14:paraId="3F6FF781" w14:textId="4576ED60" w:rsidR="002F10F9" w:rsidRDefault="002F10F9" w:rsidP="002F10F9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E7D49B9" w14:textId="77777777" w:rsidR="002F10F9" w:rsidRDefault="002F10F9" w:rsidP="002F10F9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ABB1F61" w14:textId="77777777" w:rsidR="002F10F9" w:rsidRDefault="002F10F9" w:rsidP="00D34314">
      <w:pPr>
        <w:bidi/>
        <w:ind w:firstLine="720"/>
        <w:rPr>
          <w:rFonts w:cs="B Nazanin"/>
          <w:bCs/>
          <w:szCs w:val="28"/>
          <w:lang w:bidi="fa-IR"/>
        </w:rPr>
      </w:pPr>
    </w:p>
    <w:p w14:paraId="3B534688" w14:textId="7118AD3E" w:rsidR="00D34314" w:rsidRPr="00D90317" w:rsidRDefault="00D34314" w:rsidP="002F10F9">
      <w:pPr>
        <w:bidi/>
        <w:ind w:firstLine="720"/>
        <w:rPr>
          <w:rFonts w:cs="B Nazanin"/>
          <w:b/>
          <w:bCs/>
          <w:szCs w:val="28"/>
          <w:rtl/>
          <w:lang w:bidi="fa-IR"/>
        </w:rPr>
      </w:pPr>
      <w:r w:rsidRPr="00D90317">
        <w:rPr>
          <w:rFonts w:cs="B Nazanin" w:hint="cs"/>
          <w:bCs/>
          <w:szCs w:val="28"/>
          <w:rtl/>
          <w:lang w:bidi="fa-IR"/>
        </w:rPr>
        <w:lastRenderedPageBreak/>
        <w:t xml:space="preserve">فواصل خاموت </w:t>
      </w:r>
      <w:r>
        <w:rPr>
          <w:rFonts w:cs="B Nazanin" w:hint="cs"/>
          <w:bCs/>
          <w:szCs w:val="28"/>
          <w:rtl/>
          <w:lang w:bidi="fa-IR"/>
        </w:rPr>
        <w:t>تیرها</w:t>
      </w:r>
      <w:r w:rsidRPr="00D90317">
        <w:rPr>
          <w:rFonts w:cs="B Nazanin" w:hint="cs"/>
          <w:bCs/>
          <w:szCs w:val="28"/>
          <w:rtl/>
          <w:lang w:bidi="fa-IR"/>
        </w:rPr>
        <w:t xml:space="preserve"> در نواحی بحرانی</w:t>
      </w:r>
    </w:p>
    <w:p w14:paraId="04C5AE1F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2E0CE75" wp14:editId="655D4F6B">
            <wp:extent cx="5731510" cy="1597025"/>
            <wp:effectExtent l="0" t="0" r="2540" b="3175"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58D8A" w14:textId="490BC633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طبقات 1 تا </w:t>
      </w:r>
      <w:r w:rsidR="002F10F9">
        <w:rPr>
          <w:rFonts w:cs="B Nazanin" w:hint="cs"/>
          <w:szCs w:val="28"/>
          <w:rtl/>
          <w:lang w:bidi="fa-IR"/>
        </w:rPr>
        <w:t>4</w:t>
      </w:r>
    </w:p>
    <w:p w14:paraId="0603BC68" w14:textId="749B301B" w:rsidR="00D34314" w:rsidRPr="00985DC5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</m:t>
                  </m:r>
                  <m:f>
                    <m:fPr>
                      <m:ctrlPr>
                        <w:rPr>
                          <w:rFonts w:ascii="Cambria Math" w:hAnsi="Cambria Math" w:cs="B Nazanin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1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4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×48=12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8×2=16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24×1=24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30 cm</m:t>
                  </m:r>
                </m:e>
              </m:eqArr>
            </m:e>
          </m:d>
        </m:oMath>
      </m:oMathPara>
    </w:p>
    <w:p w14:paraId="585F8A04" w14:textId="77777777" w:rsidR="00D34314" w:rsidRPr="00A45771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S=10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نواحی در خاموت فواصل</m:t>
          </m:r>
        </m:oMath>
      </m:oMathPara>
    </w:p>
    <w:p w14:paraId="643EAA0C" w14:textId="08DB69A0" w:rsidR="00D34314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طبقات </w:t>
      </w:r>
      <w:r w:rsidR="002F10F9">
        <w:rPr>
          <w:rFonts w:cs="B Nazanin" w:hint="cs"/>
          <w:szCs w:val="28"/>
          <w:rtl/>
          <w:lang w:bidi="fa-IR"/>
        </w:rPr>
        <w:t>5</w:t>
      </w:r>
      <w:r>
        <w:rPr>
          <w:rFonts w:cs="B Nazanin" w:hint="cs"/>
          <w:szCs w:val="28"/>
          <w:rtl/>
          <w:lang w:bidi="fa-IR"/>
        </w:rPr>
        <w:t xml:space="preserve"> تا </w:t>
      </w:r>
      <w:r w:rsidR="002F10F9">
        <w:rPr>
          <w:rFonts w:cs="B Nazanin" w:hint="cs"/>
          <w:szCs w:val="28"/>
          <w:rtl/>
          <w:lang w:bidi="fa-IR"/>
        </w:rPr>
        <w:t>7</w:t>
      </w:r>
    </w:p>
    <w:p w14:paraId="530E6C18" w14:textId="1BE38675" w:rsidR="00D34314" w:rsidRPr="00985DC5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S≤Min</m:t>
          </m:r>
          <m:d>
            <m:dPr>
              <m:begChr m:val="{"/>
              <m:endChr m:val="}"/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bCs/>
                      <w:i/>
                      <w:szCs w:val="28"/>
                      <w:lang w:bidi="fa-IR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 xml:space="preserve"> </m:t>
                  </m:r>
                  <m:f>
                    <m:fPr>
                      <m:ctrlPr>
                        <w:rPr>
                          <w:rFonts w:ascii="Cambria Math" w:hAnsi="Cambria Math" w:cs="B Nazanin"/>
                          <w:bCs/>
                          <w:i/>
                          <w:szCs w:val="28"/>
                          <w:lang w:bidi="fa-IR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1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B Nazanin"/>
                          <w:szCs w:val="28"/>
                          <w:lang w:bidi="fa-IR"/>
                        </w:rPr>
                        <m:t>4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×50=12.5 cm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Cs w:val="28"/>
                      <w:lang w:bidi="fa-IR"/>
                    </w:rPr>
                    <m:t>8×2=16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24×1=24 cm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szCs w:val="28"/>
                      <w:lang w:bidi="fa-IR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szCs w:val="28"/>
                      <w:lang w:bidi="fa-IR"/>
                    </w:rPr>
                    <m:t>30 cm</m:t>
                  </m:r>
                </m:e>
              </m:eqArr>
            </m:e>
          </m:d>
        </m:oMath>
      </m:oMathPara>
    </w:p>
    <w:p w14:paraId="6B55B779" w14:textId="4A54C3F8" w:rsidR="00D34314" w:rsidRPr="00A45771" w:rsidRDefault="00D34314" w:rsidP="00D3431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S=10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بحرانی نواحی در خاموت فواصل</m:t>
          </m:r>
        </m:oMath>
      </m:oMathPara>
    </w:p>
    <w:p w14:paraId="526C863B" w14:textId="77777777" w:rsidR="00D34314" w:rsidRDefault="00D34314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</w:p>
    <w:p w14:paraId="28666737" w14:textId="77777777" w:rsidR="00D34314" w:rsidRDefault="00D34314" w:rsidP="00D34314">
      <w:pPr>
        <w:bidi/>
        <w:ind w:firstLine="720"/>
        <w:rPr>
          <w:rFonts w:cs="B Nazanin"/>
          <w:b/>
          <w:bCs/>
          <w:szCs w:val="28"/>
          <w:rtl/>
          <w:lang w:bidi="fa-IR"/>
        </w:rPr>
      </w:pPr>
      <w:r w:rsidRPr="00D90317">
        <w:rPr>
          <w:rFonts w:cs="B Nazanin" w:hint="cs"/>
          <w:bCs/>
          <w:szCs w:val="28"/>
          <w:rtl/>
          <w:lang w:bidi="fa-IR"/>
        </w:rPr>
        <w:t xml:space="preserve">فواصل خاموت </w:t>
      </w:r>
      <w:r>
        <w:rPr>
          <w:rFonts w:cs="B Nazanin" w:hint="cs"/>
          <w:bCs/>
          <w:szCs w:val="28"/>
          <w:rtl/>
          <w:lang w:bidi="fa-IR"/>
        </w:rPr>
        <w:t>تیرها</w:t>
      </w:r>
      <w:r w:rsidRPr="00D90317">
        <w:rPr>
          <w:rFonts w:cs="B Nazanin" w:hint="cs"/>
          <w:bCs/>
          <w:szCs w:val="28"/>
          <w:rtl/>
          <w:lang w:bidi="fa-IR"/>
        </w:rPr>
        <w:t xml:space="preserve"> در نواحی </w:t>
      </w:r>
      <w:r>
        <w:rPr>
          <w:rFonts w:cs="B Nazanin" w:hint="cs"/>
          <w:bCs/>
          <w:szCs w:val="28"/>
          <w:rtl/>
          <w:lang w:bidi="fa-IR"/>
        </w:rPr>
        <w:t>عادی</w:t>
      </w:r>
    </w:p>
    <w:p w14:paraId="7B928464" w14:textId="77777777" w:rsidR="00D34314" w:rsidRDefault="00D34314" w:rsidP="00D34314">
      <w:pPr>
        <w:bidi/>
        <w:ind w:firstLine="720"/>
        <w:rPr>
          <w:rFonts w:cs="B Nazanin"/>
          <w:b/>
          <w:bCs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7BCB1CF" wp14:editId="2CFE284B">
            <wp:extent cx="5731510" cy="899160"/>
            <wp:effectExtent l="0" t="0" r="2540" b="0"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9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DE13F" w14:textId="7AB576CC" w:rsidR="00D34314" w:rsidRPr="00412A10" w:rsidRDefault="00D34314" w:rsidP="00D34314">
      <w:pPr>
        <w:bidi/>
        <w:spacing w:line="360" w:lineRule="auto"/>
        <w:jc w:val="both"/>
        <w:rPr>
          <w:rFonts w:cs="B Nazanin"/>
          <w:szCs w:val="28"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S&lt;</m:t>
          </m:r>
          <m:f>
            <m:f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d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48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=24 cm→S=20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عادی نواحی در خاموت فواصل</m:t>
          </m:r>
        </m:oMath>
      </m:oMathPara>
    </w:p>
    <w:p w14:paraId="46E6FD89" w14:textId="786BE9B8" w:rsidR="00D34314" w:rsidRPr="00412A10" w:rsidRDefault="00D34314" w:rsidP="00D3431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S&lt;</m:t>
          </m:r>
          <m:f>
            <m:f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d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bCs/>
                  <w:i/>
                  <w:szCs w:val="28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43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 w:cs="B Nazanin"/>
              <w:szCs w:val="28"/>
              <w:lang w:bidi="fa-IR"/>
            </w:rPr>
            <m:t xml:space="preserve">=21.5 cm→S=20 cm </m:t>
          </m:r>
          <m:r>
            <m:rPr>
              <m:sty m:val="b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عادی نواحی در خاموت فواصل</m:t>
          </m:r>
        </m:oMath>
      </m:oMathPara>
    </w:p>
    <w:p w14:paraId="26994DD5" w14:textId="77777777" w:rsidR="00D34314" w:rsidRDefault="00D34314" w:rsidP="00D3431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ACC004B" w14:textId="77777777" w:rsidR="000E3894" w:rsidRDefault="000E3894" w:rsidP="000E3894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6D14E20" w14:textId="6CE765E1" w:rsidR="00ED08D8" w:rsidRPr="00E35A61" w:rsidRDefault="00ED08D8" w:rsidP="00E35A61">
      <w:pPr>
        <w:pStyle w:val="ListParagraph"/>
        <w:numPr>
          <w:ilvl w:val="0"/>
          <w:numId w:val="51"/>
        </w:numPr>
        <w:tabs>
          <w:tab w:val="left" w:pos="8692"/>
        </w:tabs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طراحی</w:t>
      </w:r>
      <w:r w:rsidR="00E35A61" w:rsidRPr="00E35A61">
        <w:rPr>
          <w:rFonts w:cs="B Nazanin" w:hint="cs"/>
          <w:b/>
          <w:bCs/>
          <w:sz w:val="36"/>
          <w:szCs w:val="28"/>
          <w:rtl/>
          <w:lang w:bidi="fa-IR"/>
        </w:rPr>
        <w:t xml:space="preserve"> </w:t>
      </w:r>
      <w:r w:rsidRPr="00E35A61">
        <w:rPr>
          <w:rFonts w:cs="B Nazanin" w:hint="cs"/>
          <w:b/>
          <w:bCs/>
          <w:sz w:val="36"/>
          <w:szCs w:val="28"/>
          <w:rtl/>
          <w:lang w:bidi="fa-IR"/>
        </w:rPr>
        <w:t>فونداسیون</w:t>
      </w:r>
    </w:p>
    <w:p w14:paraId="56AF0BDF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both"/>
        <w:rPr>
          <w:rFonts w:cs="B Nazanin"/>
          <w:sz w:val="44"/>
          <w:szCs w:val="32"/>
        </w:rPr>
      </w:pPr>
      <w:r w:rsidRPr="007A5E08">
        <w:rPr>
          <w:rFonts w:cs="B Nazanin" w:hint="cs"/>
          <w:sz w:val="40"/>
          <w:szCs w:val="28"/>
          <w:rtl/>
        </w:rPr>
        <w:t>در ابتدا از نیروهای سازه در ایتبس خروجی گرفته و آنرا به نرم افزار سیف انتقال می</w:t>
      </w:r>
      <w:r w:rsidRPr="007A5E08">
        <w:rPr>
          <w:rFonts w:cs="B Nazanin"/>
          <w:sz w:val="40"/>
          <w:szCs w:val="28"/>
          <w:rtl/>
        </w:rPr>
        <w:softHyphen/>
      </w:r>
      <w:r w:rsidRPr="007A5E08">
        <w:rPr>
          <w:rFonts w:cs="B Nazanin" w:hint="cs"/>
          <w:sz w:val="40"/>
          <w:szCs w:val="28"/>
          <w:rtl/>
        </w:rPr>
        <w:t>دهیم:</w:t>
      </w:r>
    </w:p>
    <w:p w14:paraId="146759BC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  <w:rtl/>
        </w:rPr>
      </w:pPr>
    </w:p>
    <w:p w14:paraId="5BEA2E1A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28EA47D1" wp14:editId="3ED1E801">
            <wp:extent cx="5867400" cy="5324475"/>
            <wp:effectExtent l="0" t="0" r="0" b="952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78D1D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50ED5A11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15BE485B" wp14:editId="3FEA844E">
            <wp:extent cx="5800725" cy="3124200"/>
            <wp:effectExtent l="0" t="0" r="9525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5116C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22E2757C" wp14:editId="64C1E505">
            <wp:extent cx="5934075" cy="4171950"/>
            <wp:effectExtent l="0" t="0" r="9525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A2E82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7D7BDBE3" wp14:editId="13AF82F6">
            <wp:extent cx="5857875" cy="3781425"/>
            <wp:effectExtent l="0" t="0" r="9525" b="952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6F5A2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4F3FD5A2" wp14:editId="5EF37F84">
            <wp:extent cx="5829300" cy="6057900"/>
            <wp:effectExtent l="0" t="0" r="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A41D5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3E6FD8B9" wp14:editId="63DA0F04">
            <wp:extent cx="5895975" cy="4095750"/>
            <wp:effectExtent l="0" t="0" r="9525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C7D7E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3F7EF62D" wp14:editId="04B70181">
            <wp:extent cx="5886450" cy="4324350"/>
            <wp:effectExtent l="0" t="0" r="0" b="0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720F1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7BC16D94" wp14:editId="4695BE0D">
            <wp:extent cx="5857875" cy="4162425"/>
            <wp:effectExtent l="0" t="0" r="9525" b="9525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7930C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79A8D927" wp14:editId="5D9FA49A">
            <wp:extent cx="5667375" cy="3486150"/>
            <wp:effectExtent l="0" t="0" r="9525" b="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0F081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507A9677" wp14:editId="09EB2A00">
            <wp:extent cx="5800725" cy="2638425"/>
            <wp:effectExtent l="0" t="0" r="9525" b="952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740BB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1DB70284" wp14:editId="10E8447E">
            <wp:extent cx="5943600" cy="382905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B24CA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399854A4" wp14:editId="23F3DA44">
            <wp:extent cx="5753100" cy="2038350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F57F1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113D6416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5D092F81" wp14:editId="447048AC">
            <wp:extent cx="5915025" cy="3190875"/>
            <wp:effectExtent l="0" t="0" r="9525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567EC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4AE0B0F6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28F19A52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57BA042B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163ED14C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  <w:rtl/>
        </w:rPr>
      </w:pPr>
    </w:p>
    <w:p w14:paraId="02F004C3" w14:textId="77777777" w:rsid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  <w:rtl/>
        </w:rPr>
      </w:pPr>
    </w:p>
    <w:p w14:paraId="4CF37080" w14:textId="111AD815" w:rsid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  <w:rtl/>
        </w:rPr>
      </w:pPr>
    </w:p>
    <w:p w14:paraId="4DE06556" w14:textId="77777777" w:rsidR="00C35C5D" w:rsidRPr="007A5E08" w:rsidRDefault="00C35C5D" w:rsidP="00C35C5D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  <w:rtl/>
        </w:rPr>
      </w:pPr>
    </w:p>
    <w:p w14:paraId="322FB92B" w14:textId="77777777" w:rsidR="007A5E08" w:rsidRPr="007A5E08" w:rsidRDefault="007A5E08" w:rsidP="007A5E08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40"/>
          <w:szCs w:val="28"/>
        </w:rPr>
      </w:pPr>
      <w:r w:rsidRPr="007A5E08">
        <w:rPr>
          <w:rFonts w:cs="B Nazanin" w:hint="cs"/>
          <w:bCs/>
          <w:sz w:val="40"/>
          <w:szCs w:val="28"/>
          <w:rtl/>
        </w:rPr>
        <w:lastRenderedPageBreak/>
        <w:t>نتایج تحلیل و طراحی سازه</w:t>
      </w:r>
    </w:p>
    <w:p w14:paraId="6BDF68DB" w14:textId="77777777" w:rsidR="00314876" w:rsidRPr="00314876" w:rsidRDefault="007A5E08" w:rsidP="007A5E08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40"/>
          <w:szCs w:val="28"/>
        </w:rPr>
      </w:pPr>
      <w:r w:rsidRPr="007A5E08">
        <w:rPr>
          <w:rFonts w:cs="B Nazanin" w:hint="cs"/>
          <w:bCs/>
          <w:sz w:val="40"/>
          <w:szCs w:val="28"/>
          <w:rtl/>
        </w:rPr>
        <w:t>نشست حداکثر پی</w:t>
      </w:r>
    </w:p>
    <w:p w14:paraId="74C68946" w14:textId="745A5437" w:rsidR="007A5E08" w:rsidRPr="007A5E08" w:rsidRDefault="007A5E08" w:rsidP="00843CD1">
      <w:pPr>
        <w:pStyle w:val="ListParagraph"/>
        <w:bidi/>
        <w:spacing w:line="360" w:lineRule="auto"/>
        <w:jc w:val="center"/>
        <w:rPr>
          <w:rFonts w:cs="B Nazanin"/>
          <w:b/>
          <w:bCs/>
          <w:sz w:val="40"/>
          <w:szCs w:val="28"/>
        </w:rPr>
      </w:pPr>
    </w:p>
    <w:p w14:paraId="7F8D3C09" w14:textId="77777777" w:rsidR="007A5E08" w:rsidRPr="007A5E08" w:rsidRDefault="007A5E08" w:rsidP="007A5E08">
      <w:pPr>
        <w:bidi/>
        <w:jc w:val="center"/>
        <w:rPr>
          <w:rFonts w:cs="B Nazanin"/>
          <w:b/>
          <w:bCs/>
          <w:sz w:val="40"/>
          <w:szCs w:val="28"/>
        </w:rPr>
      </w:pPr>
    </w:p>
    <w:p w14:paraId="68451DFA" w14:textId="77777777" w:rsidR="007A5E08" w:rsidRPr="007A5E08" w:rsidRDefault="007A5E08" w:rsidP="007A5E08">
      <w:pPr>
        <w:bidi/>
        <w:jc w:val="center"/>
        <w:rPr>
          <w:rFonts w:cs="B Nazanin"/>
          <w:b/>
          <w:bCs/>
          <w:sz w:val="40"/>
          <w:szCs w:val="28"/>
          <w:rtl/>
        </w:rPr>
      </w:pPr>
    </w:p>
    <w:p w14:paraId="3E9BF1A3" w14:textId="1A36BEAC" w:rsidR="007A5E08" w:rsidRPr="007A5E08" w:rsidRDefault="00FC7CD7" w:rsidP="00310FAD">
      <w:pPr>
        <w:bidi/>
        <w:jc w:val="center"/>
        <w:rPr>
          <w:rFonts w:cs="B Nazanin"/>
          <w:b/>
          <w:bCs/>
          <w:sz w:val="40"/>
          <w:szCs w:val="28"/>
          <w:rtl/>
        </w:rPr>
      </w:pPr>
      <w:r w:rsidRPr="00FC7CD7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413D7B04" wp14:editId="76511A0C">
            <wp:extent cx="6097270" cy="3993515"/>
            <wp:effectExtent l="0" t="0" r="0" b="6985"/>
            <wp:docPr id="538" name="Picture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1D0AE" w14:textId="77777777" w:rsidR="007A5E08" w:rsidRDefault="007A5E08" w:rsidP="00310FAD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17FF9495" w14:textId="6ED929FA" w:rsidR="00310FAD" w:rsidRDefault="00024D5F" w:rsidP="00310FAD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>نشست پی</w:t>
      </w:r>
    </w:p>
    <w:p w14:paraId="42F3C4DC" w14:textId="77777777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1CD4169F" w14:textId="77777777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0F749E6B" w14:textId="77777777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07EE1B62" w14:textId="1C2C4C4A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549D2E08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3A62CF1A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7BAFE492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2F1BA444" w14:textId="77777777" w:rsidR="007A5E08" w:rsidRPr="007A5E08" w:rsidRDefault="007A5E08" w:rsidP="007A5E08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527987B0" w14:textId="77777777" w:rsidR="007A5E08" w:rsidRPr="007A5E08" w:rsidRDefault="007A5E08" w:rsidP="007A5E08">
      <w:pPr>
        <w:pStyle w:val="ListParagraph"/>
        <w:numPr>
          <w:ilvl w:val="0"/>
          <w:numId w:val="23"/>
        </w:numPr>
        <w:bidi/>
        <w:spacing w:line="276" w:lineRule="auto"/>
        <w:jc w:val="both"/>
        <w:rPr>
          <w:rFonts w:cs="B Nazanin"/>
          <w:b/>
          <w:bCs/>
          <w:sz w:val="40"/>
          <w:szCs w:val="28"/>
          <w:u w:val="single"/>
        </w:rPr>
      </w:pPr>
      <w:r w:rsidRPr="007A5E08">
        <w:rPr>
          <w:rFonts w:cs="B Nazanin" w:hint="cs"/>
          <w:bCs/>
          <w:sz w:val="40"/>
          <w:szCs w:val="28"/>
          <w:rtl/>
        </w:rPr>
        <w:lastRenderedPageBreak/>
        <w:t>حداکثر فشار خاک زیر فونداسیون</w:t>
      </w:r>
    </w:p>
    <w:p w14:paraId="1B57539D" w14:textId="77777777" w:rsidR="007A5E08" w:rsidRPr="007A5E08" w:rsidRDefault="007A5E08" w:rsidP="007A5E08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002F7E5D" w14:textId="20613DD1" w:rsidR="007A5E08" w:rsidRPr="007A5E08" w:rsidRDefault="007A5E08" w:rsidP="007A5E08">
      <w:pPr>
        <w:bidi/>
        <w:jc w:val="center"/>
        <w:rPr>
          <w:rFonts w:cs="B Nazanin"/>
          <w:b/>
          <w:bCs/>
          <w:sz w:val="40"/>
          <w:szCs w:val="28"/>
          <w:u w:val="single"/>
        </w:rPr>
      </w:pPr>
    </w:p>
    <w:p w14:paraId="390F5E79" w14:textId="77777777" w:rsidR="007A5E08" w:rsidRPr="007A5E08" w:rsidRDefault="007A5E08" w:rsidP="007A5E08">
      <w:pPr>
        <w:bidi/>
        <w:jc w:val="center"/>
        <w:rPr>
          <w:rFonts w:cs="B Nazanin"/>
          <w:b/>
          <w:bCs/>
          <w:sz w:val="40"/>
          <w:szCs w:val="28"/>
          <w:u w:val="single"/>
        </w:rPr>
      </w:pPr>
    </w:p>
    <w:p w14:paraId="1DA813A3" w14:textId="15EDCACC" w:rsidR="007A5E08" w:rsidRPr="007A5E08" w:rsidRDefault="00FC7CD7" w:rsidP="007A5E08">
      <w:pPr>
        <w:bidi/>
        <w:jc w:val="center"/>
        <w:rPr>
          <w:rFonts w:cs="B Nazanin"/>
          <w:b/>
          <w:bCs/>
          <w:sz w:val="40"/>
          <w:szCs w:val="28"/>
          <w:u w:val="single"/>
        </w:rPr>
      </w:pPr>
      <w:r w:rsidRPr="00FC7CD7">
        <w:rPr>
          <w:rFonts w:cs="B Nazanin"/>
          <w:b/>
          <w:bCs/>
          <w:noProof/>
          <w:sz w:val="40"/>
          <w:szCs w:val="28"/>
          <w:u w:val="single"/>
          <w:rtl/>
        </w:rPr>
        <w:drawing>
          <wp:inline distT="0" distB="0" distL="0" distR="0" wp14:anchorId="5E89C1CF" wp14:editId="0EC9ED76">
            <wp:extent cx="6097270" cy="4007485"/>
            <wp:effectExtent l="0" t="0" r="0" b="0"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00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6279C" w14:textId="77777777" w:rsidR="007A5E08" w:rsidRPr="007A5E08" w:rsidRDefault="007A5E08" w:rsidP="007A5E08">
      <w:pPr>
        <w:bidi/>
        <w:jc w:val="center"/>
        <w:rPr>
          <w:rFonts w:cs="B Nazanin"/>
          <w:b/>
          <w:bCs/>
          <w:sz w:val="40"/>
          <w:szCs w:val="28"/>
          <w:u w:val="single"/>
        </w:rPr>
      </w:pPr>
    </w:p>
    <w:p w14:paraId="0B2A6BE2" w14:textId="0EEF3C47" w:rsidR="007A5E08" w:rsidRPr="007A5E08" w:rsidRDefault="00314876" w:rsidP="00314876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>تنش پی سازه</w:t>
      </w:r>
    </w:p>
    <w:p w14:paraId="75797944" w14:textId="77777777" w:rsidR="007A5E08" w:rsidRPr="007A5E08" w:rsidRDefault="007A5E08" w:rsidP="007A5E08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502E206F" w14:textId="77777777" w:rsidR="007A5E08" w:rsidRDefault="007A5E08" w:rsidP="007A5E08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149F308C" w14:textId="77777777" w:rsidR="0010559C" w:rsidRDefault="0010559C" w:rsidP="0010559C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3A1625C1" w14:textId="77777777" w:rsidR="0010559C" w:rsidRDefault="0010559C" w:rsidP="0010559C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7EB32E1B" w14:textId="0AE838C7" w:rsidR="0010559C" w:rsidRDefault="0010559C" w:rsidP="0010559C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561D125C" w14:textId="77777777" w:rsidR="005A1080" w:rsidRDefault="005A1080" w:rsidP="005A1080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546CC9B8" w14:textId="77777777" w:rsidR="007A5E08" w:rsidRPr="007A5E08" w:rsidRDefault="007A5E08" w:rsidP="007A5E08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6C8375A7" w14:textId="77777777" w:rsidR="007A5E08" w:rsidRPr="007A5E08" w:rsidRDefault="007A5E08" w:rsidP="007A5E08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40"/>
          <w:szCs w:val="28"/>
        </w:rPr>
      </w:pPr>
      <w:r w:rsidRPr="007A5E08">
        <w:rPr>
          <w:rFonts w:cs="B Nazanin" w:hint="cs"/>
          <w:bCs/>
          <w:sz w:val="40"/>
          <w:szCs w:val="28"/>
          <w:rtl/>
        </w:rPr>
        <w:lastRenderedPageBreak/>
        <w:t>برش پانچینگ فونداسیون</w:t>
      </w:r>
    </w:p>
    <w:p w14:paraId="0A457165" w14:textId="6CEE3DC7" w:rsidR="007A5E08" w:rsidRPr="007A5E08" w:rsidRDefault="00FC7CD7" w:rsidP="007A5E08">
      <w:pPr>
        <w:bidi/>
        <w:spacing w:line="360" w:lineRule="auto"/>
        <w:jc w:val="center"/>
        <w:rPr>
          <w:rFonts w:cs="B Nazanin"/>
          <w:sz w:val="40"/>
          <w:szCs w:val="28"/>
        </w:rPr>
      </w:pPr>
      <w:r w:rsidRPr="00FC7CD7">
        <w:rPr>
          <w:rFonts w:cs="B Nazanin"/>
          <w:noProof/>
          <w:sz w:val="40"/>
          <w:szCs w:val="28"/>
          <w:rtl/>
        </w:rPr>
        <w:drawing>
          <wp:inline distT="0" distB="0" distL="0" distR="0" wp14:anchorId="0AC4DAD5" wp14:editId="7D133DB3">
            <wp:extent cx="6097270" cy="5557520"/>
            <wp:effectExtent l="0" t="0" r="0" b="5080"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55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18FE5" w14:textId="715A0740" w:rsidR="002F494C" w:rsidRPr="007A5E08" w:rsidRDefault="007A5E08" w:rsidP="002F494C">
      <w:pPr>
        <w:bidi/>
        <w:spacing w:line="360" w:lineRule="auto"/>
        <w:jc w:val="both"/>
        <w:rPr>
          <w:rFonts w:cs="B Nazanin"/>
          <w:bCs/>
          <w:sz w:val="40"/>
          <w:szCs w:val="28"/>
          <w:u w:val="single"/>
          <w:rtl/>
        </w:rPr>
      </w:pPr>
      <w:r w:rsidRPr="007A5E08">
        <w:rPr>
          <w:rFonts w:cs="B Nazanin" w:hint="cs"/>
          <w:bCs/>
          <w:sz w:val="40"/>
          <w:szCs w:val="28"/>
          <w:u w:val="single"/>
          <w:rtl/>
        </w:rPr>
        <w:t>مشاهده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شود که فونداسیون در تمامی محل های اتصال ستون به فونداسیون از ظرفیت کافی برخوردار بوده و از نظر برش پانچینگ نیز مناسب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باشد.</w:t>
      </w:r>
    </w:p>
    <w:p w14:paraId="5D548804" w14:textId="77777777" w:rsidR="005A1080" w:rsidRDefault="005A1080" w:rsidP="005A108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</w:p>
    <w:p w14:paraId="0EF2E244" w14:textId="7B47CFBB" w:rsidR="005A1080" w:rsidRDefault="005A1080" w:rsidP="005A108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</w:p>
    <w:p w14:paraId="16DEF1E5" w14:textId="77777777" w:rsidR="00BB51F9" w:rsidRDefault="00BB51F9" w:rsidP="00BB51F9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</w:p>
    <w:p w14:paraId="03ACC57B" w14:textId="77777777" w:rsidR="00F73D85" w:rsidRPr="002A4A15" w:rsidRDefault="00F73D85" w:rsidP="00F73D85">
      <w:pPr>
        <w:bidi/>
        <w:spacing w:line="360" w:lineRule="auto"/>
        <w:rPr>
          <w:rFonts w:eastAsiaTheme="minorEastAsia" w:cs="B Nazanin"/>
          <w:color w:val="0F0F3F" w:themeColor="text1"/>
          <w:sz w:val="28"/>
          <w:szCs w:val="28"/>
          <w:rtl/>
          <w:lang w:bidi="fa-I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sectPr w:rsidR="00F73D85" w:rsidRPr="002A4A15" w:rsidSect="00B07A56">
      <w:headerReference w:type="even" r:id="rId204"/>
      <w:headerReference w:type="default" r:id="rId205"/>
      <w:footerReference w:type="even" r:id="rId206"/>
      <w:pgSz w:w="11906" w:h="16838" w:code="9"/>
      <w:pgMar w:top="1152" w:right="1152" w:bottom="720" w:left="1152" w:header="0" w:footer="0" w:gutter="0"/>
      <w:pgNumType w:start="0"/>
      <w:cols w:space="720"/>
      <w:titlePg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D114AB" w14:textId="77777777" w:rsidR="00304572" w:rsidRDefault="00304572" w:rsidP="007057F4">
      <w:r>
        <w:separator/>
      </w:r>
    </w:p>
  </w:endnote>
  <w:endnote w:type="continuationSeparator" w:id="0">
    <w:p w14:paraId="38C3F26C" w14:textId="77777777" w:rsidR="00304572" w:rsidRDefault="00304572" w:rsidP="007057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26CF8" w14:textId="77777777" w:rsidR="00447040" w:rsidRDefault="00000000" w:rsidP="007057F4">
    <w:pPr>
      <w:pStyle w:val="Footer"/>
    </w:pPr>
    <w:sdt>
      <w:sdtPr>
        <w:rPr>
          <w:rFonts w:asciiTheme="majorHAnsi" w:eastAsiaTheme="majorEastAsia" w:hAnsiTheme="majorHAnsi" w:cstheme="majorBidi"/>
        </w:rPr>
        <w:id w:val="306900621"/>
        <w:placeholder>
          <w:docPart w:val="13EB85FA01AB4AFA9E6D5B9BB82C06D2"/>
        </w:placeholder>
        <w:temporary/>
        <w:showingPlcHdr/>
      </w:sdtPr>
      <w:sdtContent>
        <w:r w:rsidR="00447040">
          <w:t>Title</w:t>
        </w:r>
      </w:sdtContent>
    </w:sdt>
    <w:r w:rsidR="00447040">
      <w:rPr>
        <w:rFonts w:asciiTheme="majorHAnsi" w:eastAsiaTheme="majorEastAsia" w:hAnsiTheme="majorHAnsi" w:cstheme="majorBidi"/>
      </w:rPr>
      <w:ptab w:relativeTo="margin" w:alignment="right" w:leader="none"/>
    </w:r>
    <w:r w:rsidR="00447040">
      <w:rPr>
        <w:rFonts w:asciiTheme="majorHAnsi" w:eastAsiaTheme="majorEastAsia" w:hAnsiTheme="majorHAnsi" w:cstheme="majorBidi"/>
      </w:rPr>
      <w:t xml:space="preserve">Page </w:t>
    </w:r>
    <w:r w:rsidR="00447040">
      <w:fldChar w:fldCharType="begin"/>
    </w:r>
    <w:r w:rsidR="00447040">
      <w:instrText xml:space="preserve"> PAGE   \* MERGEFORMAT </w:instrText>
    </w:r>
    <w:r w:rsidR="00447040">
      <w:fldChar w:fldCharType="separate"/>
    </w:r>
    <w:r w:rsidR="00447040">
      <w:rPr>
        <w:rFonts w:asciiTheme="majorHAnsi" w:eastAsiaTheme="majorEastAsia" w:hAnsiTheme="majorHAnsi" w:cstheme="majorBidi"/>
        <w:noProof/>
      </w:rPr>
      <w:t>4</w:t>
    </w:r>
    <w:r w:rsidR="00447040">
      <w:rPr>
        <w:rFonts w:asciiTheme="majorHAnsi" w:eastAsiaTheme="majorEastAsia" w:hAnsiTheme="majorHAnsi" w:cstheme="majorBidi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5D0897" w14:textId="77777777" w:rsidR="00304572" w:rsidRDefault="00304572" w:rsidP="007057F4">
      <w:r>
        <w:separator/>
      </w:r>
    </w:p>
  </w:footnote>
  <w:footnote w:type="continuationSeparator" w:id="0">
    <w:p w14:paraId="7D63CFFC" w14:textId="77777777" w:rsidR="00304572" w:rsidRDefault="00304572" w:rsidP="007057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C6F4B" w14:textId="77777777" w:rsidR="00447040" w:rsidRDefault="00447040" w:rsidP="007057F4">
    <w:pPr>
      <w:pStyle w:val="Header"/>
    </w:pPr>
    <w:r>
      <w:t>Adventure Works Marketing Plan</w:t>
    </w:r>
  </w:p>
  <w:p w14:paraId="06063FAE" w14:textId="77777777" w:rsidR="00447040" w:rsidRDefault="00447040" w:rsidP="007057F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2311" w:type="dxa"/>
      <w:tblInd w:w="-14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432" w:type="dxa"/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660"/>
    </w:tblGrid>
    <w:tr w:rsidR="00447040" w14:paraId="24972B44" w14:textId="77777777" w:rsidTr="007057F4">
      <w:trPr>
        <w:trHeight w:val="1712"/>
      </w:trPr>
      <w:tc>
        <w:tcPr>
          <w:tcW w:w="12311" w:type="dxa"/>
          <w:tcBorders>
            <w:top w:val="nil"/>
            <w:left w:val="nil"/>
            <w:bottom w:val="nil"/>
            <w:right w:val="nil"/>
          </w:tcBorders>
        </w:tcPr>
        <w:p w14:paraId="11EBF809" w14:textId="77777777" w:rsidR="00447040" w:rsidRDefault="00447040" w:rsidP="007057F4">
          <w:pPr>
            <w:pStyle w:val="Head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2BBEDC27" wp14:editId="54109A09">
                    <wp:simplePos x="0" y="0"/>
                    <wp:positionH relativeFrom="column">
                      <wp:posOffset>7118161</wp:posOffset>
                    </wp:positionH>
                    <wp:positionV relativeFrom="paragraph">
                      <wp:posOffset>242518</wp:posOffset>
                    </wp:positionV>
                    <wp:extent cx="778476" cy="298483"/>
                    <wp:effectExtent l="0" t="0" r="0" b="6350"/>
                    <wp:wrapNone/>
                    <wp:docPr id="21" name="Text Box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78476" cy="29848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9E9580" w14:textId="77777777" w:rsidR="00447040" w:rsidRPr="004F2231" w:rsidRDefault="00447040" w:rsidP="004F2231">
                                <w:pPr>
                                  <w:rPr>
                                    <w:sz w:val="32"/>
                                  </w:rPr>
                                </w:pPr>
                                <w:r w:rsidRPr="004F2231">
                                  <w:rPr>
                                    <w:sz w:val="32"/>
                                  </w:rPr>
                                  <w:fldChar w:fldCharType="begin"/>
                                </w:r>
                                <w:r w:rsidRPr="004F2231">
                                  <w:rPr>
                                    <w:sz w:val="32"/>
                                  </w:rPr>
                                  <w:instrText xml:space="preserve"> PAGE  \* Arabic  \* MERGEFORMAT </w:instrTex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separate"/>
                                </w:r>
                                <w:r w:rsidR="002B2F37">
                                  <w:rPr>
                                    <w:noProof/>
                                    <w:sz w:val="32"/>
                                  </w:rPr>
                                  <w:t>1</w: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end"/>
                                </w:r>
                              </w:p>
                              <w:p w14:paraId="58DA2810" w14:textId="77777777" w:rsidR="00447040" w:rsidRPr="004F2231" w:rsidRDefault="00447040" w:rsidP="004F2231">
                                <w:pPr>
                                  <w:rPr>
                                    <w:sz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2BBEDC27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029" type="#_x0000_t202" style="position:absolute;left:0;text-align:left;margin-left:560.5pt;margin-top:19.1pt;width:61.3pt;height:23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" filled="f" stroked="f" strokeweight=".5pt">
                    <v:textbox>
                      <w:txbxContent>
                        <w:p w14:paraId="429E9580" w14:textId="77777777" w:rsidR="00447040" w:rsidRPr="004F2231" w:rsidRDefault="00447040" w:rsidP="004F2231">
                          <w:pPr>
                            <w:rPr>
                              <w:sz w:val="32"/>
                            </w:rPr>
                          </w:pPr>
                          <w:r w:rsidRPr="004F2231">
                            <w:rPr>
                              <w:sz w:val="32"/>
                            </w:rPr>
                            <w:fldChar w:fldCharType="begin"/>
                          </w:r>
                          <w:r w:rsidRPr="004F2231">
                            <w:rPr>
                              <w:sz w:val="32"/>
                            </w:rPr>
                            <w:instrText xml:space="preserve"> PAGE  \* Arabic  \* MERGEFORMAT </w:instrText>
                          </w:r>
                          <w:r w:rsidRPr="004F2231">
                            <w:rPr>
                              <w:sz w:val="32"/>
                            </w:rPr>
                            <w:fldChar w:fldCharType="separate"/>
                          </w:r>
                          <w:r w:rsidR="002B2F37">
                            <w:rPr>
                              <w:noProof/>
                              <w:sz w:val="32"/>
                            </w:rPr>
                            <w:t>1</w:t>
                          </w:r>
                          <w:r w:rsidRPr="004F2231">
                            <w:rPr>
                              <w:sz w:val="32"/>
                            </w:rPr>
                            <w:fldChar w:fldCharType="end"/>
                          </w:r>
                        </w:p>
                        <w:p w14:paraId="58DA2810" w14:textId="77777777" w:rsidR="00447040" w:rsidRPr="004F2231" w:rsidRDefault="00447040" w:rsidP="004F2231">
                          <w:pPr>
                            <w:rPr>
                              <w:sz w:val="32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inline distT="0" distB="0" distL="0" distR="0" wp14:anchorId="1BF22B41" wp14:editId="4E69E8AF">
                    <wp:extent cx="8035162" cy="1194462"/>
                    <wp:effectExtent l="0" t="0" r="4445" b="5715"/>
                    <wp:docPr id="20" name="Group 20" descr="colored rectangle header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8035162" cy="1194462"/>
                              <a:chOff x="0" y="0"/>
                              <a:chExt cx="7884949" cy="1172433"/>
                            </a:xfrm>
                          </wpg:grpSpPr>
                          <pic:pic xmlns:pic="http://schemas.openxmlformats.org/drawingml/2006/picture">
                            <pic:nvPicPr>
                              <pic:cNvPr id="14" name="Graphic 14" descr="colored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96DAC541-7B7A-43D3-8B79-37D633B846F1}">
                                    <asvg:svgBlip xmlns:asvg="http://schemas.microsoft.com/office/drawing/2016/SVG/main" r:embed="rId2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97708"/>
                                <a:ext cx="4250690" cy="9747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Graphic 19" descr="gray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96DAC541-7B7A-43D3-8B79-37D633B846F1}">
                                    <asvg:svgBlip xmlns:asvg="http://schemas.microsoft.com/office/drawing/2016/SVG/main" r:embed="rId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624859" y="0"/>
                                <a:ext cx="3260090" cy="8026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</wp:inline>
                </w:drawing>
              </mc:Choice>
              <mc:Fallback>
                <w:pict>
                  <v:group w14:anchorId="126A6181" id="Group 20" o:spid="_x0000_s1026" alt="colored rectangle header" style="width:632.7pt;height:94.05pt;mso-position-horizontal-relative:char;mso-position-vertical-relative:line" coordsize="78849,11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Graphic 14" o:spid="_x0000_s1027" type="#_x0000_t75" alt="colored rectangle" style="position:absolute;top:1977;width:42506;height:9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">
                      <v:imagedata r:id="rId5" o:title="colored rectangle"/>
                    </v:shape>
                    <v:shape id="Graphic 19" o:spid="_x0000_s1028" type="#_x0000_t75" alt="gray rectangle" style="position:absolute;left:46248;width:32601;height:8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">
                      <v:imagedata r:id="rId6" o:title="gray rectangle"/>
                    </v:shape>
                    <w10:anchorlock/>
                  </v:group>
                </w:pict>
              </mc:Fallback>
            </mc:AlternateContent>
          </w:r>
        </w:p>
      </w:tc>
    </w:tr>
  </w:tbl>
  <w:p w14:paraId="566399CE" w14:textId="77777777" w:rsidR="00447040" w:rsidRDefault="00447040" w:rsidP="007057F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EC4404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1A2EA59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B89CA97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D2361E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1AC07FA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1EA040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234FE8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48A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9"/>
    <w:multiLevelType w:val="singleLevel"/>
    <w:tmpl w:val="67C2F0E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3A034C4"/>
    <w:multiLevelType w:val="multilevel"/>
    <w:tmpl w:val="1E7E356E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04822CA8"/>
    <w:multiLevelType w:val="hybridMultilevel"/>
    <w:tmpl w:val="C7D85E10"/>
    <w:lvl w:ilvl="0" w:tplc="46024A04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5413BD7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4E7121"/>
    <w:multiLevelType w:val="hybridMultilevel"/>
    <w:tmpl w:val="FDAA0D2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5502F2"/>
    <w:multiLevelType w:val="hybridMultilevel"/>
    <w:tmpl w:val="C2AA86EE"/>
    <w:lvl w:ilvl="0" w:tplc="DA32655A"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D860A9"/>
    <w:multiLevelType w:val="hybridMultilevel"/>
    <w:tmpl w:val="7A5218AC"/>
    <w:lvl w:ilvl="0" w:tplc="EC2AA15A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686ADF"/>
    <w:multiLevelType w:val="hybridMultilevel"/>
    <w:tmpl w:val="E918CAB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EDC2EBC"/>
    <w:multiLevelType w:val="hybridMultilevel"/>
    <w:tmpl w:val="A17EDD0C"/>
    <w:lvl w:ilvl="0" w:tplc="8E70E004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2236C22"/>
    <w:multiLevelType w:val="hybridMultilevel"/>
    <w:tmpl w:val="95E2AC10"/>
    <w:lvl w:ilvl="0" w:tplc="04090011">
      <w:start w:val="2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594037D"/>
    <w:multiLevelType w:val="hybridMultilevel"/>
    <w:tmpl w:val="FAC035B0"/>
    <w:lvl w:ilvl="0" w:tplc="7520BC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697602A"/>
    <w:multiLevelType w:val="hybridMultilevel"/>
    <w:tmpl w:val="5E045E4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0550BBA"/>
    <w:multiLevelType w:val="hybridMultilevel"/>
    <w:tmpl w:val="FDAA0D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23C2154"/>
    <w:multiLevelType w:val="hybridMultilevel"/>
    <w:tmpl w:val="833E3EF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4BB5AEF"/>
    <w:multiLevelType w:val="hybridMultilevel"/>
    <w:tmpl w:val="B7E42A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60B359E"/>
    <w:multiLevelType w:val="hybridMultilevel"/>
    <w:tmpl w:val="70201E1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98B73D6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0991F48"/>
    <w:multiLevelType w:val="hybridMultilevel"/>
    <w:tmpl w:val="6C7AE9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24412FA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41C5200"/>
    <w:multiLevelType w:val="hybridMultilevel"/>
    <w:tmpl w:val="BEA079E4"/>
    <w:lvl w:ilvl="0" w:tplc="20D04942">
      <w:start w:val="4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A1C710A"/>
    <w:multiLevelType w:val="hybridMultilevel"/>
    <w:tmpl w:val="63AC482A"/>
    <w:lvl w:ilvl="0" w:tplc="88C686D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A17A6BE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E2D3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2E04E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68CD9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652AD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A2CB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32906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3482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712EFA"/>
    <w:multiLevelType w:val="hybridMultilevel"/>
    <w:tmpl w:val="ADD0A7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0A25789"/>
    <w:multiLevelType w:val="hybridMultilevel"/>
    <w:tmpl w:val="A5B0CB3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2A61109"/>
    <w:multiLevelType w:val="hybridMultilevel"/>
    <w:tmpl w:val="A38CBF4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44978C0"/>
    <w:multiLevelType w:val="hybridMultilevel"/>
    <w:tmpl w:val="3DE61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45E7D63"/>
    <w:multiLevelType w:val="hybridMultilevel"/>
    <w:tmpl w:val="5FA234E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4C6269A"/>
    <w:multiLevelType w:val="hybridMultilevel"/>
    <w:tmpl w:val="3C18EB7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B3A398F"/>
    <w:multiLevelType w:val="hybridMultilevel"/>
    <w:tmpl w:val="E57C7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B8A2A4C"/>
    <w:multiLevelType w:val="hybridMultilevel"/>
    <w:tmpl w:val="5FA234E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26240E5"/>
    <w:multiLevelType w:val="hybridMultilevel"/>
    <w:tmpl w:val="DCFEADB2"/>
    <w:lvl w:ilvl="0" w:tplc="21E6E29E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554E46ED"/>
    <w:multiLevelType w:val="hybridMultilevel"/>
    <w:tmpl w:val="B9B4C00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F936598"/>
    <w:multiLevelType w:val="hybridMultilevel"/>
    <w:tmpl w:val="E48EB1CA"/>
    <w:lvl w:ilvl="0" w:tplc="AE14A238">
      <w:numFmt w:val="bullet"/>
      <w:lvlText w:val="•"/>
      <w:lvlJc w:val="left"/>
      <w:pPr>
        <w:ind w:left="1080" w:hanging="72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3DA758B"/>
    <w:multiLevelType w:val="hybridMultilevel"/>
    <w:tmpl w:val="48B0E85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C240AD"/>
    <w:multiLevelType w:val="hybridMultilevel"/>
    <w:tmpl w:val="A5B0CB3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4D85391"/>
    <w:multiLevelType w:val="multilevel"/>
    <w:tmpl w:val="A2F88B8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</w:abstractNum>
  <w:abstractNum w:abstractNumId="45" w15:restartNumberingAfterBreak="0">
    <w:nsid w:val="79AC0104"/>
    <w:multiLevelType w:val="multilevel"/>
    <w:tmpl w:val="C37E5FF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upperLetter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upperRoman"/>
      <w:lvlText w:val="%6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Roman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upp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6" w15:restartNumberingAfterBreak="0">
    <w:nsid w:val="7B263861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B6E7B62"/>
    <w:multiLevelType w:val="hybridMultilevel"/>
    <w:tmpl w:val="0F5EF7E0"/>
    <w:lvl w:ilvl="0" w:tplc="FC54D81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57E2115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34F6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7B448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24DAA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8AC9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82FD0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ED6D32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D6BF0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5334A5"/>
    <w:multiLevelType w:val="hybridMultilevel"/>
    <w:tmpl w:val="07A45C9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F867F8E"/>
    <w:multiLevelType w:val="hybridMultilevel"/>
    <w:tmpl w:val="80A49A54"/>
    <w:lvl w:ilvl="0" w:tplc="10D64394">
      <w:start w:val="1"/>
      <w:numFmt w:val="bullet"/>
      <w:lvlText w:val=""/>
      <w:lvlJc w:val="left"/>
      <w:pPr>
        <w:tabs>
          <w:tab w:val="num" w:pos="317"/>
        </w:tabs>
        <w:ind w:left="317" w:hanging="31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8621343">
    <w:abstractNumId w:val="8"/>
  </w:num>
  <w:num w:numId="2" w16cid:durableId="1646086419">
    <w:abstractNumId w:val="45"/>
  </w:num>
  <w:num w:numId="3" w16cid:durableId="624196753">
    <w:abstractNumId w:val="47"/>
  </w:num>
  <w:num w:numId="4" w16cid:durableId="1639336447">
    <w:abstractNumId w:val="49"/>
  </w:num>
  <w:num w:numId="5" w16cid:durableId="105535391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96116250">
    <w:abstractNumId w:val="30"/>
  </w:num>
  <w:num w:numId="7" w16cid:durableId="1358503309">
    <w:abstractNumId w:val="44"/>
  </w:num>
  <w:num w:numId="8" w16cid:durableId="1667441804">
    <w:abstractNumId w:val="7"/>
  </w:num>
  <w:num w:numId="9" w16cid:durableId="1304433333">
    <w:abstractNumId w:val="6"/>
  </w:num>
  <w:num w:numId="10" w16cid:durableId="1870869301">
    <w:abstractNumId w:val="5"/>
  </w:num>
  <w:num w:numId="11" w16cid:durableId="1815758746">
    <w:abstractNumId w:val="4"/>
  </w:num>
  <w:num w:numId="12" w16cid:durableId="1885561317">
    <w:abstractNumId w:val="3"/>
  </w:num>
  <w:num w:numId="13" w16cid:durableId="451093306">
    <w:abstractNumId w:val="2"/>
  </w:num>
  <w:num w:numId="14" w16cid:durableId="1326125660">
    <w:abstractNumId w:val="1"/>
  </w:num>
  <w:num w:numId="15" w16cid:durableId="711922369">
    <w:abstractNumId w:val="0"/>
  </w:num>
  <w:num w:numId="16" w16cid:durableId="2108841945">
    <w:abstractNumId w:val="34"/>
  </w:num>
  <w:num w:numId="17" w16cid:durableId="1334606439">
    <w:abstractNumId w:val="39"/>
  </w:num>
  <w:num w:numId="18" w16cid:durableId="520821917">
    <w:abstractNumId w:val="23"/>
  </w:num>
  <w:num w:numId="19" w16cid:durableId="2108386611">
    <w:abstractNumId w:val="37"/>
  </w:num>
  <w:num w:numId="20" w16cid:durableId="1849366079">
    <w:abstractNumId w:val="41"/>
  </w:num>
  <w:num w:numId="21" w16cid:durableId="261694908">
    <w:abstractNumId w:val="35"/>
  </w:num>
  <w:num w:numId="22" w16cid:durableId="1251819721">
    <w:abstractNumId w:val="28"/>
  </w:num>
  <w:num w:numId="23" w16cid:durableId="1252201782">
    <w:abstractNumId w:val="26"/>
  </w:num>
  <w:num w:numId="24" w16cid:durableId="898320472">
    <w:abstractNumId w:val="33"/>
  </w:num>
  <w:num w:numId="25" w16cid:durableId="1906912343">
    <w:abstractNumId w:val="27"/>
  </w:num>
  <w:num w:numId="26" w16cid:durableId="1938128495">
    <w:abstractNumId w:val="22"/>
  </w:num>
  <w:num w:numId="27" w16cid:durableId="80951442">
    <w:abstractNumId w:val="18"/>
  </w:num>
  <w:num w:numId="28" w16cid:durableId="2093549637">
    <w:abstractNumId w:val="9"/>
  </w:num>
  <w:num w:numId="29" w16cid:durableId="1302494097">
    <w:abstractNumId w:val="36"/>
  </w:num>
  <w:num w:numId="30" w16cid:durableId="2028633761">
    <w:abstractNumId w:val="24"/>
  </w:num>
  <w:num w:numId="31" w16cid:durableId="747270940">
    <w:abstractNumId w:val="11"/>
  </w:num>
  <w:num w:numId="32" w16cid:durableId="172841614">
    <w:abstractNumId w:val="46"/>
  </w:num>
  <w:num w:numId="33" w16cid:durableId="2053842738">
    <w:abstractNumId w:val="16"/>
  </w:num>
  <w:num w:numId="34" w16cid:durableId="1904438828">
    <w:abstractNumId w:val="29"/>
  </w:num>
  <w:num w:numId="35" w16cid:durableId="95757167">
    <w:abstractNumId w:val="31"/>
  </w:num>
  <w:num w:numId="36" w16cid:durableId="1614315072">
    <w:abstractNumId w:val="25"/>
  </w:num>
  <w:num w:numId="37" w16cid:durableId="256132235">
    <w:abstractNumId w:val="14"/>
  </w:num>
  <w:num w:numId="38" w16cid:durableId="213779813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379017059">
    <w:abstractNumId w:val="15"/>
  </w:num>
  <w:num w:numId="40" w16cid:durableId="1269119543">
    <w:abstractNumId w:val="20"/>
  </w:num>
  <w:num w:numId="41" w16cid:durableId="385026786">
    <w:abstractNumId w:val="19"/>
  </w:num>
  <w:num w:numId="42" w16cid:durableId="8677396">
    <w:abstractNumId w:val="38"/>
  </w:num>
  <w:num w:numId="43" w16cid:durableId="804472377">
    <w:abstractNumId w:val="40"/>
  </w:num>
  <w:num w:numId="44" w16cid:durableId="192115774">
    <w:abstractNumId w:val="48"/>
  </w:num>
  <w:num w:numId="45" w16cid:durableId="799610173">
    <w:abstractNumId w:val="13"/>
  </w:num>
  <w:num w:numId="46" w16cid:durableId="1502164979">
    <w:abstractNumId w:val="32"/>
  </w:num>
  <w:num w:numId="47" w16cid:durableId="415983501">
    <w:abstractNumId w:val="21"/>
  </w:num>
  <w:num w:numId="48" w16cid:durableId="1287807535">
    <w:abstractNumId w:val="10"/>
  </w:num>
  <w:num w:numId="49" w16cid:durableId="1093866713">
    <w:abstractNumId w:val="43"/>
  </w:num>
  <w:num w:numId="50" w16cid:durableId="1211457873">
    <w:abstractNumId w:val="12"/>
  </w:num>
  <w:num w:numId="51" w16cid:durableId="35195836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7A56"/>
    <w:rsid w:val="0001078B"/>
    <w:rsid w:val="00010C07"/>
    <w:rsid w:val="00015CEF"/>
    <w:rsid w:val="000174F2"/>
    <w:rsid w:val="00021B3D"/>
    <w:rsid w:val="00024D5F"/>
    <w:rsid w:val="0002571E"/>
    <w:rsid w:val="0002750E"/>
    <w:rsid w:val="000307F3"/>
    <w:rsid w:val="00030846"/>
    <w:rsid w:val="0003363A"/>
    <w:rsid w:val="00033BDA"/>
    <w:rsid w:val="00034A24"/>
    <w:rsid w:val="0003514C"/>
    <w:rsid w:val="00042C05"/>
    <w:rsid w:val="000433C1"/>
    <w:rsid w:val="000462EF"/>
    <w:rsid w:val="000510CB"/>
    <w:rsid w:val="00054A4E"/>
    <w:rsid w:val="0005615D"/>
    <w:rsid w:val="000564B0"/>
    <w:rsid w:val="00056712"/>
    <w:rsid w:val="00066192"/>
    <w:rsid w:val="00067C92"/>
    <w:rsid w:val="00070699"/>
    <w:rsid w:val="00071B3D"/>
    <w:rsid w:val="00073474"/>
    <w:rsid w:val="00073A27"/>
    <w:rsid w:val="0007733A"/>
    <w:rsid w:val="00081D9D"/>
    <w:rsid w:val="000829F5"/>
    <w:rsid w:val="00082EF8"/>
    <w:rsid w:val="0009262F"/>
    <w:rsid w:val="000A04A8"/>
    <w:rsid w:val="000A7085"/>
    <w:rsid w:val="000B0321"/>
    <w:rsid w:val="000B10A8"/>
    <w:rsid w:val="000B4EB4"/>
    <w:rsid w:val="000B5966"/>
    <w:rsid w:val="000B60FB"/>
    <w:rsid w:val="000C1CF6"/>
    <w:rsid w:val="000D12DE"/>
    <w:rsid w:val="000D7557"/>
    <w:rsid w:val="000E3894"/>
    <w:rsid w:val="000E5666"/>
    <w:rsid w:val="000E777D"/>
    <w:rsid w:val="000F664D"/>
    <w:rsid w:val="000F7A16"/>
    <w:rsid w:val="00103451"/>
    <w:rsid w:val="0010524D"/>
    <w:rsid w:val="0010559C"/>
    <w:rsid w:val="001103A6"/>
    <w:rsid w:val="00116431"/>
    <w:rsid w:val="00117041"/>
    <w:rsid w:val="00123BEB"/>
    <w:rsid w:val="00125003"/>
    <w:rsid w:val="00127DF3"/>
    <w:rsid w:val="00131804"/>
    <w:rsid w:val="001355B8"/>
    <w:rsid w:val="00136006"/>
    <w:rsid w:val="00140B94"/>
    <w:rsid w:val="00141EFD"/>
    <w:rsid w:val="00142089"/>
    <w:rsid w:val="00142783"/>
    <w:rsid w:val="00142DD5"/>
    <w:rsid w:val="00142F89"/>
    <w:rsid w:val="00143281"/>
    <w:rsid w:val="00143EE5"/>
    <w:rsid w:val="001449EC"/>
    <w:rsid w:val="00144EE6"/>
    <w:rsid w:val="00145538"/>
    <w:rsid w:val="00146C2B"/>
    <w:rsid w:val="00146CD2"/>
    <w:rsid w:val="00147FAD"/>
    <w:rsid w:val="0015262E"/>
    <w:rsid w:val="00154C9C"/>
    <w:rsid w:val="00156568"/>
    <w:rsid w:val="00156774"/>
    <w:rsid w:val="00157CA2"/>
    <w:rsid w:val="001670A7"/>
    <w:rsid w:val="00171307"/>
    <w:rsid w:val="00175BA0"/>
    <w:rsid w:val="001773BF"/>
    <w:rsid w:val="00183C19"/>
    <w:rsid w:val="00185764"/>
    <w:rsid w:val="00190780"/>
    <w:rsid w:val="00195012"/>
    <w:rsid w:val="00195E12"/>
    <w:rsid w:val="00197165"/>
    <w:rsid w:val="001A07DA"/>
    <w:rsid w:val="001A13F3"/>
    <w:rsid w:val="001A4EE8"/>
    <w:rsid w:val="001B361F"/>
    <w:rsid w:val="001B639A"/>
    <w:rsid w:val="001C34C4"/>
    <w:rsid w:val="001C704D"/>
    <w:rsid w:val="001D01D5"/>
    <w:rsid w:val="001D1394"/>
    <w:rsid w:val="001D1830"/>
    <w:rsid w:val="001D36EB"/>
    <w:rsid w:val="001D78CE"/>
    <w:rsid w:val="001E02E8"/>
    <w:rsid w:val="001E3C81"/>
    <w:rsid w:val="001E47FF"/>
    <w:rsid w:val="001E5F0A"/>
    <w:rsid w:val="001F0AF0"/>
    <w:rsid w:val="001F1F6B"/>
    <w:rsid w:val="001F6ADB"/>
    <w:rsid w:val="00206E16"/>
    <w:rsid w:val="00214FB5"/>
    <w:rsid w:val="00216FB1"/>
    <w:rsid w:val="002178B9"/>
    <w:rsid w:val="002179D0"/>
    <w:rsid w:val="00222159"/>
    <w:rsid w:val="00227C30"/>
    <w:rsid w:val="00231D30"/>
    <w:rsid w:val="00232088"/>
    <w:rsid w:val="0023425D"/>
    <w:rsid w:val="00235307"/>
    <w:rsid w:val="00240E58"/>
    <w:rsid w:val="002437D7"/>
    <w:rsid w:val="00243E91"/>
    <w:rsid w:val="002463C1"/>
    <w:rsid w:val="00251D4C"/>
    <w:rsid w:val="00252272"/>
    <w:rsid w:val="00255406"/>
    <w:rsid w:val="00260DE6"/>
    <w:rsid w:val="00267C04"/>
    <w:rsid w:val="0027281D"/>
    <w:rsid w:val="0027367A"/>
    <w:rsid w:val="00273D52"/>
    <w:rsid w:val="002759FE"/>
    <w:rsid w:val="00277532"/>
    <w:rsid w:val="00282A49"/>
    <w:rsid w:val="00291712"/>
    <w:rsid w:val="00294C82"/>
    <w:rsid w:val="0029612D"/>
    <w:rsid w:val="00297DF0"/>
    <w:rsid w:val="002A36C1"/>
    <w:rsid w:val="002A4A15"/>
    <w:rsid w:val="002A55B7"/>
    <w:rsid w:val="002A5E56"/>
    <w:rsid w:val="002B07AB"/>
    <w:rsid w:val="002B107C"/>
    <w:rsid w:val="002B2791"/>
    <w:rsid w:val="002B2F37"/>
    <w:rsid w:val="002B425E"/>
    <w:rsid w:val="002B5D1B"/>
    <w:rsid w:val="002C01FD"/>
    <w:rsid w:val="002C5B86"/>
    <w:rsid w:val="002C5D7C"/>
    <w:rsid w:val="002D269A"/>
    <w:rsid w:val="002D442F"/>
    <w:rsid w:val="002D4479"/>
    <w:rsid w:val="002D4A47"/>
    <w:rsid w:val="002E0194"/>
    <w:rsid w:val="002E2475"/>
    <w:rsid w:val="002E7EF5"/>
    <w:rsid w:val="002F10F9"/>
    <w:rsid w:val="002F1C24"/>
    <w:rsid w:val="002F2714"/>
    <w:rsid w:val="002F494C"/>
    <w:rsid w:val="002F7C5F"/>
    <w:rsid w:val="00300305"/>
    <w:rsid w:val="00302162"/>
    <w:rsid w:val="00303EF8"/>
    <w:rsid w:val="00304572"/>
    <w:rsid w:val="00307789"/>
    <w:rsid w:val="00310FAD"/>
    <w:rsid w:val="00312AE6"/>
    <w:rsid w:val="00314876"/>
    <w:rsid w:val="00314A5E"/>
    <w:rsid w:val="003174CD"/>
    <w:rsid w:val="003179F2"/>
    <w:rsid w:val="0032723B"/>
    <w:rsid w:val="003319D5"/>
    <w:rsid w:val="00333783"/>
    <w:rsid w:val="00334912"/>
    <w:rsid w:val="00334A6E"/>
    <w:rsid w:val="00337D91"/>
    <w:rsid w:val="00341AB5"/>
    <w:rsid w:val="0034690E"/>
    <w:rsid w:val="00352F2F"/>
    <w:rsid w:val="003559B5"/>
    <w:rsid w:val="0035712B"/>
    <w:rsid w:val="00361CCC"/>
    <w:rsid w:val="0036200A"/>
    <w:rsid w:val="003620E2"/>
    <w:rsid w:val="00370861"/>
    <w:rsid w:val="00372DB7"/>
    <w:rsid w:val="0037407A"/>
    <w:rsid w:val="00377459"/>
    <w:rsid w:val="00382A20"/>
    <w:rsid w:val="00384C16"/>
    <w:rsid w:val="003878AC"/>
    <w:rsid w:val="00387B4F"/>
    <w:rsid w:val="00391FF6"/>
    <w:rsid w:val="0039287B"/>
    <w:rsid w:val="00395635"/>
    <w:rsid w:val="003970B8"/>
    <w:rsid w:val="003A2FB1"/>
    <w:rsid w:val="003A3A06"/>
    <w:rsid w:val="003A4B18"/>
    <w:rsid w:val="003A529F"/>
    <w:rsid w:val="003A662F"/>
    <w:rsid w:val="003B6F97"/>
    <w:rsid w:val="003B7BC7"/>
    <w:rsid w:val="003C4358"/>
    <w:rsid w:val="003D02FF"/>
    <w:rsid w:val="003D0EEE"/>
    <w:rsid w:val="003D1EA3"/>
    <w:rsid w:val="003D3316"/>
    <w:rsid w:val="003D680A"/>
    <w:rsid w:val="003E16CA"/>
    <w:rsid w:val="003E2B02"/>
    <w:rsid w:val="003E4427"/>
    <w:rsid w:val="003E4B87"/>
    <w:rsid w:val="003E6820"/>
    <w:rsid w:val="003F1E49"/>
    <w:rsid w:val="003F2EE6"/>
    <w:rsid w:val="003F5051"/>
    <w:rsid w:val="004013DC"/>
    <w:rsid w:val="0040490B"/>
    <w:rsid w:val="004204F3"/>
    <w:rsid w:val="00420DF5"/>
    <w:rsid w:val="00420E58"/>
    <w:rsid w:val="00425B36"/>
    <w:rsid w:val="00431F7C"/>
    <w:rsid w:val="004371B6"/>
    <w:rsid w:val="00444C7B"/>
    <w:rsid w:val="00447040"/>
    <w:rsid w:val="00452DAD"/>
    <w:rsid w:val="00453320"/>
    <w:rsid w:val="0045545F"/>
    <w:rsid w:val="0046184C"/>
    <w:rsid w:val="0046397C"/>
    <w:rsid w:val="00463BF9"/>
    <w:rsid w:val="00465398"/>
    <w:rsid w:val="0047524E"/>
    <w:rsid w:val="00484BA3"/>
    <w:rsid w:val="0048718B"/>
    <w:rsid w:val="00490E6E"/>
    <w:rsid w:val="0049185C"/>
    <w:rsid w:val="004949DE"/>
    <w:rsid w:val="004A136D"/>
    <w:rsid w:val="004A1595"/>
    <w:rsid w:val="004A1D08"/>
    <w:rsid w:val="004A30FF"/>
    <w:rsid w:val="004A550F"/>
    <w:rsid w:val="004A7C33"/>
    <w:rsid w:val="004B4622"/>
    <w:rsid w:val="004B6EE8"/>
    <w:rsid w:val="004B705B"/>
    <w:rsid w:val="004B7639"/>
    <w:rsid w:val="004B7AAD"/>
    <w:rsid w:val="004C19A8"/>
    <w:rsid w:val="004C7293"/>
    <w:rsid w:val="004D3E0C"/>
    <w:rsid w:val="004D40AF"/>
    <w:rsid w:val="004E0EAE"/>
    <w:rsid w:val="004E2231"/>
    <w:rsid w:val="004E28D2"/>
    <w:rsid w:val="004E4DEC"/>
    <w:rsid w:val="004E7E8F"/>
    <w:rsid w:val="004F2231"/>
    <w:rsid w:val="004F7F08"/>
    <w:rsid w:val="00501067"/>
    <w:rsid w:val="005011DC"/>
    <w:rsid w:val="0050358D"/>
    <w:rsid w:val="005112D1"/>
    <w:rsid w:val="005117A5"/>
    <w:rsid w:val="00511F23"/>
    <w:rsid w:val="00512CA3"/>
    <w:rsid w:val="00514166"/>
    <w:rsid w:val="00521C91"/>
    <w:rsid w:val="005224FD"/>
    <w:rsid w:val="00523126"/>
    <w:rsid w:val="00523C13"/>
    <w:rsid w:val="00523CE2"/>
    <w:rsid w:val="0052481C"/>
    <w:rsid w:val="00524AB1"/>
    <w:rsid w:val="00527610"/>
    <w:rsid w:val="00532043"/>
    <w:rsid w:val="00532DB3"/>
    <w:rsid w:val="00534F53"/>
    <w:rsid w:val="005419B9"/>
    <w:rsid w:val="00543D5A"/>
    <w:rsid w:val="00544714"/>
    <w:rsid w:val="005448BE"/>
    <w:rsid w:val="005455C4"/>
    <w:rsid w:val="0055035B"/>
    <w:rsid w:val="0055364E"/>
    <w:rsid w:val="00557105"/>
    <w:rsid w:val="0056200C"/>
    <w:rsid w:val="0056781C"/>
    <w:rsid w:val="00571B9C"/>
    <w:rsid w:val="0057384C"/>
    <w:rsid w:val="005758F7"/>
    <w:rsid w:val="00575B3A"/>
    <w:rsid w:val="00581290"/>
    <w:rsid w:val="0058377D"/>
    <w:rsid w:val="00587F08"/>
    <w:rsid w:val="005905E4"/>
    <w:rsid w:val="0059354D"/>
    <w:rsid w:val="005941D3"/>
    <w:rsid w:val="00597B38"/>
    <w:rsid w:val="005A1080"/>
    <w:rsid w:val="005A166B"/>
    <w:rsid w:val="005B1202"/>
    <w:rsid w:val="005C1116"/>
    <w:rsid w:val="005C3643"/>
    <w:rsid w:val="005C4E47"/>
    <w:rsid w:val="005D0D01"/>
    <w:rsid w:val="005D3325"/>
    <w:rsid w:val="005E6483"/>
    <w:rsid w:val="005E7832"/>
    <w:rsid w:val="005F7341"/>
    <w:rsid w:val="005F7437"/>
    <w:rsid w:val="00601305"/>
    <w:rsid w:val="0060302C"/>
    <w:rsid w:val="00604E64"/>
    <w:rsid w:val="00612B20"/>
    <w:rsid w:val="00614D39"/>
    <w:rsid w:val="00622597"/>
    <w:rsid w:val="00624CCD"/>
    <w:rsid w:val="006267F6"/>
    <w:rsid w:val="00632154"/>
    <w:rsid w:val="0063219C"/>
    <w:rsid w:val="00642881"/>
    <w:rsid w:val="0064399A"/>
    <w:rsid w:val="00643A3F"/>
    <w:rsid w:val="0065154A"/>
    <w:rsid w:val="006542E2"/>
    <w:rsid w:val="006573DD"/>
    <w:rsid w:val="00661E9C"/>
    <w:rsid w:val="0067069E"/>
    <w:rsid w:val="00671AED"/>
    <w:rsid w:val="00674FE4"/>
    <w:rsid w:val="006757C6"/>
    <w:rsid w:val="00675EFF"/>
    <w:rsid w:val="00676787"/>
    <w:rsid w:val="006812E0"/>
    <w:rsid w:val="00683B11"/>
    <w:rsid w:val="0068500D"/>
    <w:rsid w:val="00687D12"/>
    <w:rsid w:val="00694E83"/>
    <w:rsid w:val="006A0598"/>
    <w:rsid w:val="006A1E63"/>
    <w:rsid w:val="006A1ED9"/>
    <w:rsid w:val="006A74CC"/>
    <w:rsid w:val="006B2B1A"/>
    <w:rsid w:val="006B43A0"/>
    <w:rsid w:val="006B4B8D"/>
    <w:rsid w:val="006B7DFB"/>
    <w:rsid w:val="006C078D"/>
    <w:rsid w:val="006C4EB8"/>
    <w:rsid w:val="006C5302"/>
    <w:rsid w:val="006C6FB5"/>
    <w:rsid w:val="006C7464"/>
    <w:rsid w:val="006C779B"/>
    <w:rsid w:val="006D5DB5"/>
    <w:rsid w:val="006D6C67"/>
    <w:rsid w:val="006E177F"/>
    <w:rsid w:val="006E228B"/>
    <w:rsid w:val="006E2461"/>
    <w:rsid w:val="006E3679"/>
    <w:rsid w:val="006F181C"/>
    <w:rsid w:val="006F3740"/>
    <w:rsid w:val="00700EBA"/>
    <w:rsid w:val="00703F06"/>
    <w:rsid w:val="007057F4"/>
    <w:rsid w:val="00710522"/>
    <w:rsid w:val="00713572"/>
    <w:rsid w:val="0071469B"/>
    <w:rsid w:val="00727166"/>
    <w:rsid w:val="00730E58"/>
    <w:rsid w:val="007355CA"/>
    <w:rsid w:val="007406DF"/>
    <w:rsid w:val="007417B3"/>
    <w:rsid w:val="00741BF7"/>
    <w:rsid w:val="00742102"/>
    <w:rsid w:val="0074419F"/>
    <w:rsid w:val="007444A5"/>
    <w:rsid w:val="00747295"/>
    <w:rsid w:val="00750AC4"/>
    <w:rsid w:val="00751049"/>
    <w:rsid w:val="0075798C"/>
    <w:rsid w:val="00762B40"/>
    <w:rsid w:val="00763680"/>
    <w:rsid w:val="00763F2A"/>
    <w:rsid w:val="00766D39"/>
    <w:rsid w:val="00766F27"/>
    <w:rsid w:val="007704BB"/>
    <w:rsid w:val="00770D1C"/>
    <w:rsid w:val="007714FB"/>
    <w:rsid w:val="0077250E"/>
    <w:rsid w:val="00772913"/>
    <w:rsid w:val="00773B66"/>
    <w:rsid w:val="00774F0E"/>
    <w:rsid w:val="007752C6"/>
    <w:rsid w:val="00781AEB"/>
    <w:rsid w:val="00781EF0"/>
    <w:rsid w:val="007952DD"/>
    <w:rsid w:val="00797E7A"/>
    <w:rsid w:val="007A3FF8"/>
    <w:rsid w:val="007A46B0"/>
    <w:rsid w:val="007A54C9"/>
    <w:rsid w:val="007A5E08"/>
    <w:rsid w:val="007B6302"/>
    <w:rsid w:val="007C09B9"/>
    <w:rsid w:val="007C2F1E"/>
    <w:rsid w:val="007C409D"/>
    <w:rsid w:val="007C7473"/>
    <w:rsid w:val="007D0A5E"/>
    <w:rsid w:val="007D17A4"/>
    <w:rsid w:val="007D26F1"/>
    <w:rsid w:val="007E1224"/>
    <w:rsid w:val="007E5499"/>
    <w:rsid w:val="007E7747"/>
    <w:rsid w:val="007F0E25"/>
    <w:rsid w:val="007F302C"/>
    <w:rsid w:val="007F692F"/>
    <w:rsid w:val="0080070F"/>
    <w:rsid w:val="008205C5"/>
    <w:rsid w:val="008253A5"/>
    <w:rsid w:val="008256D4"/>
    <w:rsid w:val="00830351"/>
    <w:rsid w:val="008354F0"/>
    <w:rsid w:val="008417CE"/>
    <w:rsid w:val="0084277E"/>
    <w:rsid w:val="00843CD1"/>
    <w:rsid w:val="00844AD1"/>
    <w:rsid w:val="0084699A"/>
    <w:rsid w:val="008514FA"/>
    <w:rsid w:val="00853874"/>
    <w:rsid w:val="0085605C"/>
    <w:rsid w:val="00856547"/>
    <w:rsid w:val="00857372"/>
    <w:rsid w:val="00864A55"/>
    <w:rsid w:val="00865673"/>
    <w:rsid w:val="008675D8"/>
    <w:rsid w:val="0086766D"/>
    <w:rsid w:val="00872193"/>
    <w:rsid w:val="008852CC"/>
    <w:rsid w:val="00887C16"/>
    <w:rsid w:val="008923B6"/>
    <w:rsid w:val="00896744"/>
    <w:rsid w:val="008974B8"/>
    <w:rsid w:val="008A1A73"/>
    <w:rsid w:val="008A3C95"/>
    <w:rsid w:val="008A4BB5"/>
    <w:rsid w:val="008A5541"/>
    <w:rsid w:val="008A6177"/>
    <w:rsid w:val="008B05FC"/>
    <w:rsid w:val="008B661C"/>
    <w:rsid w:val="008C083E"/>
    <w:rsid w:val="008C1B39"/>
    <w:rsid w:val="008C386D"/>
    <w:rsid w:val="008C5106"/>
    <w:rsid w:val="008C5821"/>
    <w:rsid w:val="008C775D"/>
    <w:rsid w:val="008D02C8"/>
    <w:rsid w:val="008D2A3F"/>
    <w:rsid w:val="008D4C4C"/>
    <w:rsid w:val="008D5829"/>
    <w:rsid w:val="008E06D3"/>
    <w:rsid w:val="008E69A0"/>
    <w:rsid w:val="008E7098"/>
    <w:rsid w:val="008F51E1"/>
    <w:rsid w:val="00910D6B"/>
    <w:rsid w:val="009110E7"/>
    <w:rsid w:val="009113A4"/>
    <w:rsid w:val="00914843"/>
    <w:rsid w:val="00920662"/>
    <w:rsid w:val="00921FAA"/>
    <w:rsid w:val="009271B2"/>
    <w:rsid w:val="0093359F"/>
    <w:rsid w:val="0094360A"/>
    <w:rsid w:val="009444D7"/>
    <w:rsid w:val="00945CEA"/>
    <w:rsid w:val="00946F55"/>
    <w:rsid w:val="009503A3"/>
    <w:rsid w:val="00954B12"/>
    <w:rsid w:val="009577D9"/>
    <w:rsid w:val="00964373"/>
    <w:rsid w:val="00965BD5"/>
    <w:rsid w:val="009850A9"/>
    <w:rsid w:val="00986E3B"/>
    <w:rsid w:val="00987536"/>
    <w:rsid w:val="009875C8"/>
    <w:rsid w:val="0098787F"/>
    <w:rsid w:val="00987B4D"/>
    <w:rsid w:val="00991D08"/>
    <w:rsid w:val="00991E81"/>
    <w:rsid w:val="00992FA9"/>
    <w:rsid w:val="009932DA"/>
    <w:rsid w:val="00995845"/>
    <w:rsid w:val="00996E38"/>
    <w:rsid w:val="009A14F1"/>
    <w:rsid w:val="009A3D6E"/>
    <w:rsid w:val="009A5A64"/>
    <w:rsid w:val="009B360E"/>
    <w:rsid w:val="009C2C68"/>
    <w:rsid w:val="009C6C5C"/>
    <w:rsid w:val="009D2F2E"/>
    <w:rsid w:val="009D74F3"/>
    <w:rsid w:val="009E550D"/>
    <w:rsid w:val="009F014D"/>
    <w:rsid w:val="009F5714"/>
    <w:rsid w:val="00A00DDD"/>
    <w:rsid w:val="00A02BBF"/>
    <w:rsid w:val="00A02DA6"/>
    <w:rsid w:val="00A1099B"/>
    <w:rsid w:val="00A114E6"/>
    <w:rsid w:val="00A126AD"/>
    <w:rsid w:val="00A21399"/>
    <w:rsid w:val="00A253F2"/>
    <w:rsid w:val="00A25898"/>
    <w:rsid w:val="00A277D2"/>
    <w:rsid w:val="00A27F1B"/>
    <w:rsid w:val="00A328C5"/>
    <w:rsid w:val="00A34102"/>
    <w:rsid w:val="00A349AA"/>
    <w:rsid w:val="00A35D7E"/>
    <w:rsid w:val="00A43AEB"/>
    <w:rsid w:val="00A44931"/>
    <w:rsid w:val="00A46A03"/>
    <w:rsid w:val="00A477FD"/>
    <w:rsid w:val="00A5043B"/>
    <w:rsid w:val="00A62826"/>
    <w:rsid w:val="00A63909"/>
    <w:rsid w:val="00A63DE6"/>
    <w:rsid w:val="00A7311D"/>
    <w:rsid w:val="00A7347B"/>
    <w:rsid w:val="00A817CD"/>
    <w:rsid w:val="00A81DD8"/>
    <w:rsid w:val="00A847B7"/>
    <w:rsid w:val="00A85537"/>
    <w:rsid w:val="00A92B7D"/>
    <w:rsid w:val="00A953D2"/>
    <w:rsid w:val="00A97AB5"/>
    <w:rsid w:val="00AA016D"/>
    <w:rsid w:val="00AA05A5"/>
    <w:rsid w:val="00AA28B3"/>
    <w:rsid w:val="00AA42AC"/>
    <w:rsid w:val="00AA4989"/>
    <w:rsid w:val="00AA4E7F"/>
    <w:rsid w:val="00AA5D94"/>
    <w:rsid w:val="00AB3BCB"/>
    <w:rsid w:val="00AB4991"/>
    <w:rsid w:val="00AC0BB1"/>
    <w:rsid w:val="00AD4A1D"/>
    <w:rsid w:val="00AE1C2B"/>
    <w:rsid w:val="00AE53A8"/>
    <w:rsid w:val="00AE5D5A"/>
    <w:rsid w:val="00AE7B87"/>
    <w:rsid w:val="00AF4BFD"/>
    <w:rsid w:val="00B003F8"/>
    <w:rsid w:val="00B00AE1"/>
    <w:rsid w:val="00B00CF7"/>
    <w:rsid w:val="00B0688D"/>
    <w:rsid w:val="00B073D0"/>
    <w:rsid w:val="00B07A56"/>
    <w:rsid w:val="00B10633"/>
    <w:rsid w:val="00B10FFF"/>
    <w:rsid w:val="00B1333C"/>
    <w:rsid w:val="00B179C5"/>
    <w:rsid w:val="00B21C07"/>
    <w:rsid w:val="00B21EE6"/>
    <w:rsid w:val="00B24407"/>
    <w:rsid w:val="00B26B3C"/>
    <w:rsid w:val="00B307C5"/>
    <w:rsid w:val="00B33250"/>
    <w:rsid w:val="00B33282"/>
    <w:rsid w:val="00B3536F"/>
    <w:rsid w:val="00B3652D"/>
    <w:rsid w:val="00B40230"/>
    <w:rsid w:val="00B40525"/>
    <w:rsid w:val="00B41D82"/>
    <w:rsid w:val="00B41DA1"/>
    <w:rsid w:val="00B432F8"/>
    <w:rsid w:val="00B44D01"/>
    <w:rsid w:val="00B46159"/>
    <w:rsid w:val="00B508FC"/>
    <w:rsid w:val="00B5171C"/>
    <w:rsid w:val="00B55032"/>
    <w:rsid w:val="00B57A93"/>
    <w:rsid w:val="00B64409"/>
    <w:rsid w:val="00B67E13"/>
    <w:rsid w:val="00B70B00"/>
    <w:rsid w:val="00B70ECF"/>
    <w:rsid w:val="00B74169"/>
    <w:rsid w:val="00B75541"/>
    <w:rsid w:val="00B76910"/>
    <w:rsid w:val="00B8028C"/>
    <w:rsid w:val="00B90346"/>
    <w:rsid w:val="00B90A93"/>
    <w:rsid w:val="00B91D19"/>
    <w:rsid w:val="00BA1C55"/>
    <w:rsid w:val="00BA2E51"/>
    <w:rsid w:val="00BA51C5"/>
    <w:rsid w:val="00BA5511"/>
    <w:rsid w:val="00BA6C42"/>
    <w:rsid w:val="00BA7DE0"/>
    <w:rsid w:val="00BB51F9"/>
    <w:rsid w:val="00BB6218"/>
    <w:rsid w:val="00BB6CAC"/>
    <w:rsid w:val="00BB73F5"/>
    <w:rsid w:val="00BC2131"/>
    <w:rsid w:val="00BC3239"/>
    <w:rsid w:val="00BC4366"/>
    <w:rsid w:val="00BC601B"/>
    <w:rsid w:val="00BC6F07"/>
    <w:rsid w:val="00BD06CD"/>
    <w:rsid w:val="00BD71F3"/>
    <w:rsid w:val="00BE218D"/>
    <w:rsid w:val="00BE2E04"/>
    <w:rsid w:val="00BE7253"/>
    <w:rsid w:val="00BF421D"/>
    <w:rsid w:val="00BF43E0"/>
    <w:rsid w:val="00C012A1"/>
    <w:rsid w:val="00C02740"/>
    <w:rsid w:val="00C03DB6"/>
    <w:rsid w:val="00C053C7"/>
    <w:rsid w:val="00C073CC"/>
    <w:rsid w:val="00C108E4"/>
    <w:rsid w:val="00C164B6"/>
    <w:rsid w:val="00C31257"/>
    <w:rsid w:val="00C3135A"/>
    <w:rsid w:val="00C3224F"/>
    <w:rsid w:val="00C35C5D"/>
    <w:rsid w:val="00C36DA3"/>
    <w:rsid w:val="00C460AD"/>
    <w:rsid w:val="00C565EB"/>
    <w:rsid w:val="00C6252A"/>
    <w:rsid w:val="00C63C5B"/>
    <w:rsid w:val="00C66A39"/>
    <w:rsid w:val="00C66F3F"/>
    <w:rsid w:val="00C67864"/>
    <w:rsid w:val="00C7336E"/>
    <w:rsid w:val="00C769D6"/>
    <w:rsid w:val="00C81825"/>
    <w:rsid w:val="00C85682"/>
    <w:rsid w:val="00C867B9"/>
    <w:rsid w:val="00C90854"/>
    <w:rsid w:val="00C9121B"/>
    <w:rsid w:val="00C943D8"/>
    <w:rsid w:val="00C94A59"/>
    <w:rsid w:val="00C95DD4"/>
    <w:rsid w:val="00C9781F"/>
    <w:rsid w:val="00CA16E0"/>
    <w:rsid w:val="00CA2788"/>
    <w:rsid w:val="00CD31CC"/>
    <w:rsid w:val="00CD4BE8"/>
    <w:rsid w:val="00CD6250"/>
    <w:rsid w:val="00CD626A"/>
    <w:rsid w:val="00CE0BC9"/>
    <w:rsid w:val="00CE1007"/>
    <w:rsid w:val="00CE21E5"/>
    <w:rsid w:val="00CE3F71"/>
    <w:rsid w:val="00CE4412"/>
    <w:rsid w:val="00CE6A60"/>
    <w:rsid w:val="00CE7A66"/>
    <w:rsid w:val="00CF1A8C"/>
    <w:rsid w:val="00CF3DB4"/>
    <w:rsid w:val="00D0175A"/>
    <w:rsid w:val="00D05E29"/>
    <w:rsid w:val="00D07921"/>
    <w:rsid w:val="00D15C16"/>
    <w:rsid w:val="00D2045C"/>
    <w:rsid w:val="00D21A23"/>
    <w:rsid w:val="00D237F8"/>
    <w:rsid w:val="00D270E6"/>
    <w:rsid w:val="00D27596"/>
    <w:rsid w:val="00D2769F"/>
    <w:rsid w:val="00D3072E"/>
    <w:rsid w:val="00D34314"/>
    <w:rsid w:val="00D3465C"/>
    <w:rsid w:val="00D34C11"/>
    <w:rsid w:val="00D41A39"/>
    <w:rsid w:val="00D42B8D"/>
    <w:rsid w:val="00D47C86"/>
    <w:rsid w:val="00D540AF"/>
    <w:rsid w:val="00D5482E"/>
    <w:rsid w:val="00D558B4"/>
    <w:rsid w:val="00D57C4A"/>
    <w:rsid w:val="00D6093C"/>
    <w:rsid w:val="00D615B2"/>
    <w:rsid w:val="00D638C1"/>
    <w:rsid w:val="00D6637A"/>
    <w:rsid w:val="00D73D44"/>
    <w:rsid w:val="00D750F5"/>
    <w:rsid w:val="00D75326"/>
    <w:rsid w:val="00D8030C"/>
    <w:rsid w:val="00D80A53"/>
    <w:rsid w:val="00D829BC"/>
    <w:rsid w:val="00D8441D"/>
    <w:rsid w:val="00D8479F"/>
    <w:rsid w:val="00D86C82"/>
    <w:rsid w:val="00D90C7F"/>
    <w:rsid w:val="00D93AAB"/>
    <w:rsid w:val="00D943E2"/>
    <w:rsid w:val="00D967AC"/>
    <w:rsid w:val="00DA3412"/>
    <w:rsid w:val="00DA36FE"/>
    <w:rsid w:val="00DB1CFC"/>
    <w:rsid w:val="00DB6544"/>
    <w:rsid w:val="00DC4A48"/>
    <w:rsid w:val="00DC570E"/>
    <w:rsid w:val="00DD22DF"/>
    <w:rsid w:val="00DD435B"/>
    <w:rsid w:val="00DE1854"/>
    <w:rsid w:val="00DE1ABE"/>
    <w:rsid w:val="00DE32D6"/>
    <w:rsid w:val="00DE375D"/>
    <w:rsid w:val="00DE3CEB"/>
    <w:rsid w:val="00DE44D2"/>
    <w:rsid w:val="00DF2647"/>
    <w:rsid w:val="00DF5D74"/>
    <w:rsid w:val="00DF6BF1"/>
    <w:rsid w:val="00DF79F7"/>
    <w:rsid w:val="00DF7DFE"/>
    <w:rsid w:val="00E00860"/>
    <w:rsid w:val="00E01062"/>
    <w:rsid w:val="00E01795"/>
    <w:rsid w:val="00E06480"/>
    <w:rsid w:val="00E06696"/>
    <w:rsid w:val="00E10C7C"/>
    <w:rsid w:val="00E11237"/>
    <w:rsid w:val="00E14170"/>
    <w:rsid w:val="00E2279D"/>
    <w:rsid w:val="00E24237"/>
    <w:rsid w:val="00E245F0"/>
    <w:rsid w:val="00E24ABD"/>
    <w:rsid w:val="00E2647F"/>
    <w:rsid w:val="00E30E1A"/>
    <w:rsid w:val="00E34D3C"/>
    <w:rsid w:val="00E3513E"/>
    <w:rsid w:val="00E3566A"/>
    <w:rsid w:val="00E35A61"/>
    <w:rsid w:val="00E42DFE"/>
    <w:rsid w:val="00E43406"/>
    <w:rsid w:val="00E50A4D"/>
    <w:rsid w:val="00E51732"/>
    <w:rsid w:val="00E52140"/>
    <w:rsid w:val="00E55D69"/>
    <w:rsid w:val="00E6094F"/>
    <w:rsid w:val="00E627B3"/>
    <w:rsid w:val="00E67FEE"/>
    <w:rsid w:val="00E71FE1"/>
    <w:rsid w:val="00E758BC"/>
    <w:rsid w:val="00E76933"/>
    <w:rsid w:val="00E9339E"/>
    <w:rsid w:val="00E946ED"/>
    <w:rsid w:val="00E95AFE"/>
    <w:rsid w:val="00E97EA1"/>
    <w:rsid w:val="00EA35EA"/>
    <w:rsid w:val="00EA42CF"/>
    <w:rsid w:val="00EA4561"/>
    <w:rsid w:val="00EB013C"/>
    <w:rsid w:val="00EB11DF"/>
    <w:rsid w:val="00EB5D4F"/>
    <w:rsid w:val="00EB73DD"/>
    <w:rsid w:val="00EC4885"/>
    <w:rsid w:val="00EC7DE8"/>
    <w:rsid w:val="00ED08D8"/>
    <w:rsid w:val="00ED146F"/>
    <w:rsid w:val="00ED2C7A"/>
    <w:rsid w:val="00ED3756"/>
    <w:rsid w:val="00EE15BB"/>
    <w:rsid w:val="00EE27AF"/>
    <w:rsid w:val="00EE5200"/>
    <w:rsid w:val="00EE58F7"/>
    <w:rsid w:val="00EE73A8"/>
    <w:rsid w:val="00EE7AD5"/>
    <w:rsid w:val="00EF1C82"/>
    <w:rsid w:val="00EF386E"/>
    <w:rsid w:val="00EF3903"/>
    <w:rsid w:val="00EF521A"/>
    <w:rsid w:val="00F01EDC"/>
    <w:rsid w:val="00F117D4"/>
    <w:rsid w:val="00F12A85"/>
    <w:rsid w:val="00F34EE3"/>
    <w:rsid w:val="00F351D2"/>
    <w:rsid w:val="00F401F7"/>
    <w:rsid w:val="00F43A02"/>
    <w:rsid w:val="00F45884"/>
    <w:rsid w:val="00F502E2"/>
    <w:rsid w:val="00F50AA1"/>
    <w:rsid w:val="00F51FC2"/>
    <w:rsid w:val="00F5258A"/>
    <w:rsid w:val="00F52F39"/>
    <w:rsid w:val="00F54925"/>
    <w:rsid w:val="00F54984"/>
    <w:rsid w:val="00F553FE"/>
    <w:rsid w:val="00F63939"/>
    <w:rsid w:val="00F703D4"/>
    <w:rsid w:val="00F709A3"/>
    <w:rsid w:val="00F73D85"/>
    <w:rsid w:val="00F752CA"/>
    <w:rsid w:val="00F85B1B"/>
    <w:rsid w:val="00F91AD0"/>
    <w:rsid w:val="00F953DE"/>
    <w:rsid w:val="00F955BF"/>
    <w:rsid w:val="00FA01BB"/>
    <w:rsid w:val="00FA05E3"/>
    <w:rsid w:val="00FB05E4"/>
    <w:rsid w:val="00FB0C56"/>
    <w:rsid w:val="00FB0CC9"/>
    <w:rsid w:val="00FB3401"/>
    <w:rsid w:val="00FC1425"/>
    <w:rsid w:val="00FC4062"/>
    <w:rsid w:val="00FC7CD7"/>
    <w:rsid w:val="00FD3CCE"/>
    <w:rsid w:val="00FE0C61"/>
    <w:rsid w:val="00FE274F"/>
    <w:rsid w:val="00FE4A28"/>
    <w:rsid w:val="00FE516E"/>
    <w:rsid w:val="00FE69E8"/>
    <w:rsid w:val="00FE745D"/>
    <w:rsid w:val="00FF0B06"/>
    <w:rsid w:val="00FF3C2D"/>
    <w:rsid w:val="00FF4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EC3C273"/>
  <w15:chartTrackingRefBased/>
  <w15:docId w15:val="{634AB5BE-A893-4578-8E8D-8055355C9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1" w:qFormat="1"/>
    <w:lsdException w:name="List Number" w:uiPriority="10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4A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57F4"/>
    <w:pPr>
      <w:keepNext/>
      <w:keepLines/>
      <w:framePr w:hSpace="180" w:wrap="around" w:vAnchor="page" w:hAnchor="margin" w:y="974"/>
      <w:contextualSpacing/>
      <w:jc w:val="both"/>
      <w:outlineLvl w:val="0"/>
    </w:pPr>
    <w:rPr>
      <w:rFonts w:asciiTheme="majorHAnsi" w:eastAsiaTheme="majorEastAsia" w:hAnsiTheme="majorHAnsi" w:cstheme="majorBidi"/>
      <w:bCs/>
      <w:sz w:val="4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78B9"/>
    <w:pPr>
      <w:framePr w:hSpace="180" w:wrap="around" w:vAnchor="page" w:hAnchor="margin" w:y="3427"/>
      <w:spacing w:after="200"/>
      <w:outlineLvl w:val="1"/>
    </w:pPr>
    <w:rPr>
      <w:rFonts w:asciiTheme="majorHAnsi" w:hAnsiTheme="majorHAnsi"/>
      <w:color w:val="0189F9" w:themeColor="accent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057F4"/>
    <w:pPr>
      <w:outlineLvl w:val="2"/>
    </w:pPr>
    <w:rPr>
      <w:rFonts w:asciiTheme="majorHAnsi" w:hAnsiTheme="majorHAns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F223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065BA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BookTitle">
    <w:name w:val="Book Title"/>
    <w:basedOn w:val="DefaultParagraphFont"/>
    <w:uiPriority w:val="33"/>
    <w:semiHidden/>
    <w:unhideWhenUsed/>
    <w:qFormat/>
    <w:rPr>
      <w:b/>
      <w:bCs/>
      <w:i/>
      <w:iCs/>
      <w:spacing w:val="0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/>
      <w:bCs/>
      <w:caps w:val="0"/>
      <w:smallCaps/>
      <w:color w:val="0189F9" w:themeColor="accent1"/>
      <w:spacing w:val="0"/>
    </w:rPr>
  </w:style>
  <w:style w:type="character" w:customStyle="1" w:styleId="Heading1Char">
    <w:name w:val="Heading 1 Char"/>
    <w:basedOn w:val="DefaultParagraphFont"/>
    <w:link w:val="Heading1"/>
    <w:uiPriority w:val="9"/>
    <w:rsid w:val="007057F4"/>
    <w:rPr>
      <w:rFonts w:asciiTheme="majorHAnsi" w:eastAsiaTheme="majorEastAsia" w:hAnsiTheme="majorHAnsi" w:cstheme="majorBidi"/>
      <w:b/>
      <w:bCs/>
      <w:color w:val="0F0F3F" w:themeColor="text1"/>
      <w:sz w:val="4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2178B9"/>
    <w:rPr>
      <w:rFonts w:asciiTheme="majorHAnsi" w:hAnsiTheme="majorHAnsi"/>
      <w:b/>
      <w:color w:val="0189F9" w:themeColor="accent1"/>
      <w:sz w:val="40"/>
      <w:szCs w:val="40"/>
      <w:lang w:eastAsia="en-US"/>
    </w:rPr>
  </w:style>
  <w:style w:type="paragraph" w:styleId="ListBullet">
    <w:name w:val="List Bullet"/>
    <w:basedOn w:val="Content"/>
    <w:uiPriority w:val="11"/>
    <w:qFormat/>
    <w:rsid w:val="005C3643"/>
    <w:pPr>
      <w:framePr w:wrap="around"/>
      <w:numPr>
        <w:numId w:val="17"/>
      </w:numPr>
    </w:pPr>
    <w:rPr>
      <w:noProof/>
    </w:rPr>
  </w:style>
  <w:style w:type="paragraph" w:customStyle="1" w:styleId="AlignedText">
    <w:name w:val="Aligned Text"/>
    <w:basedOn w:val="Heading3"/>
    <w:uiPriority w:val="2"/>
    <w:qFormat/>
    <w:rsid w:val="004F2231"/>
  </w:style>
  <w:style w:type="paragraph" w:styleId="TOC1">
    <w:name w:val="toc 1"/>
    <w:basedOn w:val="Normal"/>
    <w:uiPriority w:val="39"/>
    <w:pPr>
      <w:tabs>
        <w:tab w:val="right" w:leader="dot" w:pos="5040"/>
      </w:tabs>
    </w:pPr>
  </w:style>
  <w:style w:type="paragraph" w:styleId="TOC2">
    <w:name w:val="toc 2"/>
    <w:basedOn w:val="Normal"/>
    <w:uiPriority w:val="39"/>
    <w:pPr>
      <w:tabs>
        <w:tab w:val="right" w:leader="dot" w:pos="5040"/>
      </w:tabs>
    </w:pPr>
  </w:style>
  <w:style w:type="paragraph" w:styleId="Title">
    <w:name w:val="Title"/>
    <w:basedOn w:val="Normal"/>
    <w:link w:val="TitleChar"/>
    <w:uiPriority w:val="1"/>
    <w:qFormat/>
    <w:rsid w:val="002E0194"/>
    <w:pPr>
      <w:framePr w:hSpace="180" w:wrap="around" w:vAnchor="page" w:hAnchor="margin" w:y="974"/>
      <w:contextualSpacing/>
    </w:pPr>
    <w:rPr>
      <w:rFonts w:asciiTheme="majorHAnsi" w:eastAsiaTheme="majorEastAsia" w:hAnsiTheme="majorHAnsi" w:cstheme="majorBidi"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"/>
    <w:rsid w:val="002E0194"/>
    <w:rPr>
      <w:rFonts w:asciiTheme="majorHAnsi" w:eastAsiaTheme="majorEastAsia" w:hAnsiTheme="majorHAnsi" w:cstheme="majorBidi"/>
      <w:b/>
      <w:color w:val="0F0F3F" w:themeColor="text1"/>
      <w:kern w:val="28"/>
      <w:sz w:val="80"/>
      <w:szCs w:val="80"/>
      <w:lang w:eastAsia="en-US"/>
    </w:rPr>
  </w:style>
  <w:style w:type="paragraph" w:styleId="TOCHeading">
    <w:name w:val="TOC Heading"/>
    <w:basedOn w:val="Heading1"/>
    <w:next w:val="Normal"/>
    <w:uiPriority w:val="39"/>
    <w:qFormat/>
    <w:rsid w:val="001F0AF0"/>
    <w:pPr>
      <w:pageBreakBefore/>
      <w:framePr w:wrap="around"/>
      <w:outlineLvl w:val="9"/>
    </w:pPr>
    <w:rPr>
      <w:caps/>
    </w:rPr>
  </w:style>
  <w:style w:type="paragraph" w:styleId="Footer">
    <w:name w:val="footer"/>
    <w:basedOn w:val="Normal"/>
    <w:link w:val="FooterChar"/>
    <w:uiPriority w:val="99"/>
    <w:pPr>
      <w:ind w:right="130"/>
      <w:jc w:val="right"/>
    </w:pPr>
  </w:style>
  <w:style w:type="character" w:customStyle="1" w:styleId="FooterChar">
    <w:name w:val="Footer Char"/>
    <w:basedOn w:val="DefaultParagraphFont"/>
    <w:link w:val="Footer"/>
    <w:uiPriority w:val="99"/>
    <w:rPr>
      <w:lang w:eastAsia="en-US"/>
    </w:rPr>
  </w:style>
  <w:style w:type="paragraph" w:styleId="Header">
    <w:name w:val="header"/>
    <w:basedOn w:val="Normal"/>
    <w:link w:val="HeaderChar"/>
    <w:uiPriority w:val="99"/>
    <w:pPr>
      <w:jc w:val="right"/>
    </w:pPr>
  </w:style>
  <w:style w:type="character" w:customStyle="1" w:styleId="HeaderChar">
    <w:name w:val="Header Char"/>
    <w:basedOn w:val="DefaultParagraphFont"/>
    <w:link w:val="Header"/>
    <w:uiPriority w:val="99"/>
    <w:rPr>
      <w:lang w:eastAsia="en-US"/>
    </w:rPr>
  </w:style>
  <w:style w:type="table" w:styleId="TableGrid">
    <w:name w:val="Table Grid"/>
    <w:basedOn w:val="TableNormal"/>
    <w:pPr>
      <w:spacing w:after="0" w:line="240" w:lineRule="auto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  <w:lang w:eastAsia="en-US"/>
    </w:rPr>
  </w:style>
  <w:style w:type="paragraph" w:styleId="ListNumber">
    <w:name w:val="List Number"/>
    <w:basedOn w:val="Normal"/>
    <w:uiPriority w:val="10"/>
    <w:qFormat/>
    <w:rsid w:val="00B0688D"/>
    <w:pPr>
      <w:numPr>
        <w:numId w:val="2"/>
      </w:numPr>
    </w:pPr>
    <w:rPr>
      <w:rFonts w:eastAsiaTheme="minorHAnsi"/>
      <w:b/>
    </w:rPr>
  </w:style>
  <w:style w:type="character" w:customStyle="1" w:styleId="Heading3Char">
    <w:name w:val="Heading 3 Char"/>
    <w:basedOn w:val="DefaultParagraphFont"/>
    <w:link w:val="Heading3"/>
    <w:uiPriority w:val="9"/>
    <w:rsid w:val="007057F4"/>
    <w:rPr>
      <w:rFonts w:asciiTheme="majorHAnsi" w:hAnsiTheme="majorHAnsi"/>
      <w:b/>
      <w:color w:val="0F0F3F" w:themeColor="text1"/>
      <w:sz w:val="32"/>
      <w:szCs w:val="3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057F4"/>
    <w:pPr>
      <w:spacing w:after="100"/>
      <w:ind w:left="560"/>
    </w:pPr>
  </w:style>
  <w:style w:type="character" w:styleId="Hyperlink">
    <w:name w:val="Hyperlink"/>
    <w:basedOn w:val="DefaultParagraphFont"/>
    <w:uiPriority w:val="99"/>
    <w:unhideWhenUsed/>
    <w:rsid w:val="007057F4"/>
    <w:rPr>
      <w:color w:val="60C5E8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4F2231"/>
    <w:rPr>
      <w:rFonts w:asciiTheme="majorHAnsi" w:eastAsiaTheme="majorEastAsia" w:hAnsiTheme="majorHAnsi" w:cstheme="majorBidi"/>
      <w:b/>
      <w:i/>
      <w:iCs/>
      <w:color w:val="0065BA" w:themeColor="accent1" w:themeShade="BF"/>
      <w:sz w:val="28"/>
      <w:lang w:eastAsia="en-US"/>
    </w:rPr>
  </w:style>
  <w:style w:type="paragraph" w:customStyle="1" w:styleId="Content">
    <w:name w:val="Content"/>
    <w:basedOn w:val="Normal"/>
    <w:link w:val="ContentChar"/>
    <w:qFormat/>
    <w:rsid w:val="002178B9"/>
    <w:pPr>
      <w:framePr w:hSpace="180" w:wrap="around" w:vAnchor="page" w:hAnchor="margin" w:y="3427"/>
    </w:pPr>
    <w:rPr>
      <w:b/>
    </w:rPr>
  </w:style>
  <w:style w:type="character" w:styleId="Emphasis">
    <w:name w:val="Emphasis"/>
    <w:basedOn w:val="DefaultParagraphFont"/>
    <w:uiPriority w:val="20"/>
    <w:unhideWhenUsed/>
    <w:qFormat/>
    <w:rsid w:val="007C7473"/>
    <w:rPr>
      <w:i/>
      <w:iCs/>
    </w:rPr>
  </w:style>
  <w:style w:type="character" w:customStyle="1" w:styleId="ContentChar">
    <w:name w:val="Content Char"/>
    <w:basedOn w:val="DefaultParagraphFont"/>
    <w:link w:val="Content"/>
    <w:rsid w:val="002178B9"/>
    <w:rPr>
      <w:color w:val="0F0F3F" w:themeColor="text1"/>
      <w:sz w:val="28"/>
      <w:lang w:eastAsia="en-US"/>
    </w:rPr>
  </w:style>
  <w:style w:type="paragraph" w:styleId="ListParagraph">
    <w:name w:val="List Paragraph"/>
    <w:basedOn w:val="Normal"/>
    <w:uiPriority w:val="34"/>
    <w:unhideWhenUsed/>
    <w:qFormat/>
    <w:rsid w:val="00B07A56"/>
    <w:pPr>
      <w:ind w:left="720"/>
      <w:contextualSpacing/>
    </w:pPr>
  </w:style>
  <w:style w:type="table" w:styleId="ListTable4-Accent4">
    <w:name w:val="List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9BC0E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GridTable4-Accent4">
    <w:name w:val="Grid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  <w:insideV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  <w:insideV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5998D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ListTable3-Accent5">
    <w:name w:val="List Table 3 Accent 5"/>
    <w:basedOn w:val="TableNormal"/>
    <w:uiPriority w:val="48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60C5E8" w:themeColor="accent5"/>
        <w:left w:val="single" w:sz="4" w:space="0" w:color="60C5E8" w:themeColor="accent5"/>
        <w:bottom w:val="single" w:sz="4" w:space="0" w:color="60C5E8" w:themeColor="accent5"/>
        <w:right w:val="single" w:sz="4" w:space="0" w:color="60C5E8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0C5E8" w:themeColor="accent5"/>
          <w:right w:val="single" w:sz="4" w:space="0" w:color="60C5E8" w:themeColor="accent5"/>
        </w:tcBorders>
      </w:tcPr>
    </w:tblStylePr>
    <w:tblStylePr w:type="band1Horz">
      <w:tblPr/>
      <w:tcPr>
        <w:tcBorders>
          <w:top w:val="single" w:sz="4" w:space="0" w:color="60C5E8" w:themeColor="accent5"/>
          <w:bottom w:val="single" w:sz="4" w:space="0" w:color="60C5E8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0C5E8" w:themeColor="accent5"/>
          <w:left w:val="nil"/>
        </w:tcBorders>
      </w:tcPr>
    </w:tblStylePr>
    <w:tblStylePr w:type="swCell">
      <w:tblPr/>
      <w:tcPr>
        <w:tcBorders>
          <w:top w:val="double" w:sz="4" w:space="0" w:color="60C5E8" w:themeColor="accent5"/>
          <w:right w:val="nil"/>
        </w:tcBorders>
      </w:tcPr>
    </w:tblStylePr>
  </w:style>
  <w:style w:type="table" w:styleId="GridTable4-Accent5">
    <w:name w:val="Grid Table 4 Accent 5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styleId="PlainTable5">
    <w:name w:val="Plain Table 5"/>
    <w:basedOn w:val="TableNormal"/>
    <w:uiPriority w:val="45"/>
    <w:rsid w:val="006B7DFB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4-Accent51">
    <w:name w:val="Grid Table 4 - Accent 51"/>
    <w:basedOn w:val="TableNormal"/>
    <w:next w:val="GridTable4-Accent5"/>
    <w:uiPriority w:val="49"/>
    <w:rsid w:val="008C1B39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customStyle="1" w:styleId="PlainTable51">
    <w:name w:val="Plain Table 51"/>
    <w:basedOn w:val="TableNormal"/>
    <w:next w:val="PlainTable5"/>
    <w:uiPriority w:val="45"/>
    <w:rsid w:val="008C1B3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hapterTitle">
    <w:name w:val="Chapter Title"/>
    <w:basedOn w:val="Normal"/>
    <w:uiPriority w:val="9"/>
    <w:qFormat/>
    <w:rsid w:val="002A36C1"/>
    <w:pPr>
      <w:spacing w:after="200"/>
      <w:ind w:left="360" w:right="360"/>
      <w:contextualSpacing/>
      <w:jc w:val="center"/>
    </w:pPr>
    <w:rPr>
      <w:rFonts w:ascii="Arial" w:hAnsi="Calibri" w:cs="Arial"/>
      <w:bCs/>
      <w:color w:val="000000"/>
      <w:sz w:val="27"/>
      <w:szCs w:val="27"/>
    </w:rPr>
  </w:style>
  <w:style w:type="paragraph" w:styleId="BodyText">
    <w:name w:val="Body Text"/>
    <w:basedOn w:val="Normal"/>
    <w:link w:val="BodyTextChar"/>
    <w:uiPriority w:val="1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6"/>
    <w:rsid w:val="002A36C1"/>
    <w:rPr>
      <w:rFonts w:ascii="Arial" w:eastAsia="Times New Roman" w:hAnsi="Calibri" w:cs="Arial"/>
      <w:color w:val="000000"/>
      <w:sz w:val="19"/>
      <w:szCs w:val="19"/>
      <w:lang w:eastAsia="en-US"/>
    </w:rPr>
  </w:style>
  <w:style w:type="paragraph" w:customStyle="1" w:styleId="TableCaption">
    <w:name w:val="Table Caption"/>
    <w:basedOn w:val="Normal"/>
    <w:uiPriority w:val="28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2A36C1"/>
    <w:pPr>
      <w:contextualSpacing/>
      <w:jc w:val="center"/>
    </w:pPr>
    <w:rPr>
      <w:rFonts w:ascii="Arial" w:hAnsi="Calibri" w:cs="Arial"/>
      <w:b/>
      <w:color w:val="000000"/>
      <w:sz w:val="15"/>
      <w:szCs w:val="15"/>
    </w:rPr>
  </w:style>
  <w:style w:type="paragraph" w:customStyle="1" w:styleId="Custom5">
    <w:name w:val="Custom5"/>
    <w:basedOn w:val="Normal"/>
    <w:uiPriority w:val="5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paragraph" w:customStyle="1" w:styleId="Custom2">
    <w:name w:val="Custom 2"/>
    <w:basedOn w:val="Normal"/>
    <w:uiPriority w:val="53"/>
    <w:qFormat/>
    <w:rsid w:val="002A36C1"/>
    <w:pPr>
      <w:spacing w:after="160" w:line="259" w:lineRule="auto"/>
      <w:ind w:left="360" w:right="360"/>
      <w:contextualSpacing/>
      <w:jc w:val="center"/>
    </w:pPr>
    <w:rPr>
      <w:rFonts w:ascii="Arial"/>
      <w:bCs/>
      <w:color w:val="000000"/>
      <w:sz w:val="19"/>
      <w:szCs w:val="19"/>
    </w:rPr>
  </w:style>
  <w:style w:type="paragraph" w:customStyle="1" w:styleId="HeaderCell2">
    <w:name w:val="Header Cell 2"/>
    <w:basedOn w:val="Normal"/>
    <w:uiPriority w:val="43"/>
    <w:qFormat/>
    <w:rsid w:val="00DE44D2"/>
    <w:pPr>
      <w:spacing w:after="160" w:line="259" w:lineRule="auto"/>
      <w:ind w:left="360" w:right="360"/>
      <w:contextualSpacing/>
      <w:jc w:val="center"/>
    </w:pPr>
    <w:rPr>
      <w:rFonts w:ascii="Arial"/>
      <w:b/>
      <w:color w:val="000000"/>
      <w:sz w:val="17"/>
      <w:szCs w:val="17"/>
    </w:rPr>
  </w:style>
  <w:style w:type="table" w:styleId="GridTable4-Accent1">
    <w:name w:val="Grid Table 4 Accent 1"/>
    <w:basedOn w:val="TableNormal"/>
    <w:uiPriority w:val="49"/>
    <w:rsid w:val="00914843"/>
    <w:pPr>
      <w:spacing w:after="0" w:line="240" w:lineRule="auto"/>
    </w:pPr>
    <w:rPr>
      <w:rFonts w:eastAsiaTheme="minorHAnsi" w:cs="B Nazanin"/>
      <w:szCs w:val="28"/>
      <w:lang w:eastAsia="en-US" w:bidi="fa-IR"/>
    </w:rPr>
    <w:tblPr>
      <w:tblStyleRowBandSize w:val="1"/>
      <w:tblStyleColBandSize w:val="1"/>
      <w:tblBorders>
        <w:top w:val="single" w:sz="4" w:space="0" w:color="63B7FE" w:themeColor="accent1" w:themeTint="99"/>
        <w:left w:val="single" w:sz="4" w:space="0" w:color="63B7FE" w:themeColor="accent1" w:themeTint="99"/>
        <w:bottom w:val="single" w:sz="4" w:space="0" w:color="63B7FE" w:themeColor="accent1" w:themeTint="99"/>
        <w:right w:val="single" w:sz="4" w:space="0" w:color="63B7FE" w:themeColor="accent1" w:themeTint="99"/>
        <w:insideH w:val="single" w:sz="4" w:space="0" w:color="63B7FE" w:themeColor="accent1" w:themeTint="99"/>
        <w:insideV w:val="single" w:sz="4" w:space="0" w:color="63B7F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189F9" w:themeColor="accent1"/>
          <w:left w:val="single" w:sz="4" w:space="0" w:color="0189F9" w:themeColor="accent1"/>
          <w:bottom w:val="single" w:sz="4" w:space="0" w:color="0189F9" w:themeColor="accent1"/>
          <w:right w:val="single" w:sz="4" w:space="0" w:color="0189F9" w:themeColor="accent1"/>
          <w:insideH w:val="nil"/>
          <w:insideV w:val="nil"/>
        </w:tcBorders>
        <w:shd w:val="clear" w:color="auto" w:fill="0189F9" w:themeFill="accent1"/>
      </w:tcPr>
    </w:tblStylePr>
    <w:tblStylePr w:type="lastRow">
      <w:rPr>
        <w:b/>
        <w:bCs/>
      </w:rPr>
      <w:tblPr/>
      <w:tcPr>
        <w:tcBorders>
          <w:top w:val="double" w:sz="4" w:space="0" w:color="0189F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7FE" w:themeFill="accent1" w:themeFillTint="33"/>
      </w:tcPr>
    </w:tblStylePr>
    <w:tblStylePr w:type="band1Horz">
      <w:tblPr/>
      <w:tcPr>
        <w:shd w:val="clear" w:color="auto" w:fill="CBE7FE" w:themeFill="accent1" w:themeFillTint="33"/>
      </w:tcPr>
    </w:tblStylePr>
  </w:style>
  <w:style w:type="table" w:styleId="PlainTable1">
    <w:name w:val="Plain Table 1"/>
    <w:basedOn w:val="TableNormal"/>
    <w:uiPriority w:val="41"/>
    <w:rsid w:val="00BA51C5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2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9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6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8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4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5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7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4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7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3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9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jpg"/><Relationship Id="rId84" Type="http://schemas.openxmlformats.org/officeDocument/2006/relationships/image" Target="media/image77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header" Target="header2.xml"/><Relationship Id="rId107" Type="http://schemas.openxmlformats.org/officeDocument/2006/relationships/image" Target="media/image9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webSettings" Target="webSettings.xml"/><Relationship Id="rId95" Type="http://schemas.openxmlformats.org/officeDocument/2006/relationships/image" Target="media/image88.emf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jp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171" Type="http://schemas.openxmlformats.org/officeDocument/2006/relationships/image" Target="media/image163.png"/><Relationship Id="rId192" Type="http://schemas.openxmlformats.org/officeDocument/2006/relationships/image" Target="media/image184.png"/><Relationship Id="rId206" Type="http://schemas.openxmlformats.org/officeDocument/2006/relationships/footer" Target="footer1.xml"/><Relationship Id="rId12" Type="http://schemas.openxmlformats.org/officeDocument/2006/relationships/image" Target="media/image5.svg"/><Relationship Id="rId33" Type="http://schemas.openxmlformats.org/officeDocument/2006/relationships/image" Target="media/image26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emf"/><Relationship Id="rId140" Type="http://schemas.openxmlformats.org/officeDocument/2006/relationships/image" Target="media/image132.png"/><Relationship Id="rId161" Type="http://schemas.openxmlformats.org/officeDocument/2006/relationships/image" Target="media/image153.png"/><Relationship Id="rId182" Type="http://schemas.openxmlformats.org/officeDocument/2006/relationships/image" Target="media/image174.pn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11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7" Type="http://schemas.openxmlformats.org/officeDocument/2006/relationships/fontTable" Target="fontTable.xml"/><Relationship Id="rId13" Type="http://schemas.openxmlformats.org/officeDocument/2006/relationships/image" Target="media/image6.png"/><Relationship Id="rId109" Type="http://schemas.openxmlformats.org/officeDocument/2006/relationships/image" Target="media/image101.png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2.png"/><Relationship Id="rId141" Type="http://schemas.openxmlformats.org/officeDocument/2006/relationships/image" Target="media/image133.png"/><Relationship Id="rId7" Type="http://schemas.openxmlformats.org/officeDocument/2006/relationships/endnotes" Target="endnotes.xml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4" Type="http://schemas.openxmlformats.org/officeDocument/2006/relationships/image" Target="media/image17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2.png"/><Relationship Id="rId131" Type="http://schemas.openxmlformats.org/officeDocument/2006/relationships/image" Target="media/image123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glossaryDocument" Target="glossary/document.xml"/><Relationship Id="rId19" Type="http://schemas.openxmlformats.org/officeDocument/2006/relationships/image" Target="media/image12.png"/><Relationship Id="rId14" Type="http://schemas.openxmlformats.org/officeDocument/2006/relationships/image" Target="media/image7.sv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microsoft.com/office/2007/relationships/hdphoto" Target="media/hdphoto1.wdp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jp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jpg"/><Relationship Id="rId83" Type="http://schemas.openxmlformats.org/officeDocument/2006/relationships/image" Target="media/image76.emf"/><Relationship Id="rId88" Type="http://schemas.openxmlformats.org/officeDocument/2006/relationships/image" Target="media/image81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png"/><Relationship Id="rId209" Type="http://schemas.openxmlformats.org/officeDocument/2006/relationships/theme" Target="theme/theme1.xml"/><Relationship Id="rId190" Type="http://schemas.openxmlformats.org/officeDocument/2006/relationships/image" Target="media/image182.png"/><Relationship Id="rId204" Type="http://schemas.openxmlformats.org/officeDocument/2006/relationships/header" Target="header1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emf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80" Type="http://schemas.openxmlformats.org/officeDocument/2006/relationships/image" Target="media/image17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3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3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png"/><Relationship Id="rId201" Type="http://schemas.openxmlformats.org/officeDocument/2006/relationships/image" Target="media/image193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6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6.png"/><Relationship Id="rId60" Type="http://schemas.openxmlformats.org/officeDocument/2006/relationships/image" Target="media/image53.jpg"/><Relationship Id="rId81" Type="http://schemas.openxmlformats.org/officeDocument/2006/relationships/image" Target="media/image74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202" Type="http://schemas.openxmlformats.org/officeDocument/2006/relationships/image" Target="media/image194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7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40" Type="http://schemas.openxmlformats.org/officeDocument/2006/relationships/image" Target="media/image33.png"/><Relationship Id="rId115" Type="http://schemas.openxmlformats.org/officeDocument/2006/relationships/image" Target="media/image107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98.png"/><Relationship Id="rId2" Type="http://schemas.openxmlformats.org/officeDocument/2006/relationships/image" Target="media/image197.svg"/><Relationship Id="rId1" Type="http://schemas.openxmlformats.org/officeDocument/2006/relationships/image" Target="media/image196.png"/><Relationship Id="rId6" Type="http://schemas.openxmlformats.org/officeDocument/2006/relationships/image" Target="media/image1340.png"/><Relationship Id="rId5" Type="http://schemas.openxmlformats.org/officeDocument/2006/relationships/image" Target="media/image1330.png"/><Relationship Id="rId4" Type="http://schemas.openxmlformats.org/officeDocument/2006/relationships/image" Target="media/image199.sv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yman\AppData\Roaming\Microsoft\Templates\Business%20report%20(graphic%20design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3EB85FA01AB4AFA9E6D5B9BB82C06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2B28A4-2759-4A9F-8BB1-8E805B72AEA8}"/>
      </w:docPartPr>
      <w:docPartBody>
        <w:p w:rsidR="00964AB3" w:rsidRDefault="00964AB3">
          <w:pPr>
            <w:pStyle w:val="13EB85FA01AB4AFA9E6D5B9BB82C06D2"/>
          </w:pPr>
          <w:r>
            <w:t>Type chapter title (level 1)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4AB3"/>
    <w:rsid w:val="00091670"/>
    <w:rsid w:val="00143BAB"/>
    <w:rsid w:val="00166106"/>
    <w:rsid w:val="001E1486"/>
    <w:rsid w:val="002179B5"/>
    <w:rsid w:val="003158BD"/>
    <w:rsid w:val="003B5B4B"/>
    <w:rsid w:val="003B6C41"/>
    <w:rsid w:val="003D6761"/>
    <w:rsid w:val="003F60B1"/>
    <w:rsid w:val="0045545F"/>
    <w:rsid w:val="004C1160"/>
    <w:rsid w:val="0050522F"/>
    <w:rsid w:val="00572DCF"/>
    <w:rsid w:val="00700054"/>
    <w:rsid w:val="00773108"/>
    <w:rsid w:val="007C4193"/>
    <w:rsid w:val="00823412"/>
    <w:rsid w:val="00964AB3"/>
    <w:rsid w:val="009A5999"/>
    <w:rsid w:val="009D6E39"/>
    <w:rsid w:val="00AE32C2"/>
    <w:rsid w:val="00B00A66"/>
    <w:rsid w:val="00C547D1"/>
    <w:rsid w:val="00D96E33"/>
    <w:rsid w:val="00DA7A37"/>
    <w:rsid w:val="00E81C48"/>
    <w:rsid w:val="00EC3059"/>
    <w:rsid w:val="00FA4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3EB85FA01AB4AFA9E6D5B9BB82C06D2">
    <w:name w:val="13EB85FA01AB4AFA9E6D5B9BB82C06D2"/>
  </w:style>
  <w:style w:type="character" w:styleId="PlaceholderText">
    <w:name w:val="Placeholder Text"/>
    <w:basedOn w:val="DefaultParagraphFont"/>
    <w:uiPriority w:val="99"/>
    <w:semiHidden/>
    <w:rsid w:val="007C4193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0.jpeg"/></Relationships>
</file>

<file path=word/theme/theme1.xml><?xml version="1.0" encoding="utf-8"?>
<a:theme xmlns:a="http://schemas.openxmlformats.org/drawingml/2006/main" name="Report">
  <a:themeElements>
    <a:clrScheme name="Custom 50">
      <a:dk1>
        <a:srgbClr val="0F0F3F"/>
      </a:dk1>
      <a:lt1>
        <a:sysClr val="window" lastClr="FFFFFF"/>
      </a:lt1>
      <a:dk2>
        <a:srgbClr val="292561"/>
      </a:dk2>
      <a:lt2>
        <a:srgbClr val="F2F2F2"/>
      </a:lt2>
      <a:accent1>
        <a:srgbClr val="0189F9"/>
      </a:accent1>
      <a:accent2>
        <a:srgbClr val="293B90"/>
      </a:accent2>
      <a:accent3>
        <a:srgbClr val="2664B0"/>
      </a:accent3>
      <a:accent4>
        <a:srgbClr val="5998D2"/>
      </a:accent4>
      <a:accent5>
        <a:srgbClr val="60C5E8"/>
      </a:accent5>
      <a:accent6>
        <a:srgbClr val="2664B0"/>
      </a:accent6>
      <a:hlink>
        <a:srgbClr val="60C5E8"/>
      </a:hlink>
      <a:folHlink>
        <a:srgbClr val="60C5E8"/>
      </a:folHlink>
    </a:clrScheme>
    <a:fontScheme name="Custom 4">
      <a:majorFont>
        <a:latin typeface="Gill Sans MT"/>
        <a:ea typeface=""/>
        <a:cs typeface=""/>
      </a:majorFont>
      <a:minorFont>
        <a:latin typeface="Calibri"/>
        <a:ea typeface=""/>
        <a:cs typeface="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F53832-07F6-4F09-ACA7-DD7317C972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report (graphic design)</Template>
  <TotalTime>1856</TotalTime>
  <Pages>145</Pages>
  <Words>3992</Words>
  <Characters>22755</Characters>
  <Application>Microsoft Office Word</Application>
  <DocSecurity>0</DocSecurity>
  <Lines>189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368</cp:revision>
  <cp:lastPrinted>2025-07-25T20:00:00Z</cp:lastPrinted>
  <dcterms:created xsi:type="dcterms:W3CDTF">2019-09-13T22:29:00Z</dcterms:created>
  <dcterms:modified xsi:type="dcterms:W3CDTF">2025-07-25T20:01:00Z</dcterms:modified>
</cp:coreProperties>
</file>